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33F8733D"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756628">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A40DFB">
        <w:rPr>
          <w:rFonts w:ascii="Arial" w:hAnsi="Arial" w:cs="Arial"/>
          <w:b/>
          <w:bCs/>
          <w:sz w:val="24"/>
          <w:szCs w:val="24"/>
        </w:rPr>
        <w:t>6021</w:t>
      </w:r>
    </w:p>
    <w:p w14:paraId="6F284F4A" w14:textId="43471291" w:rsidR="00BC77CB" w:rsidRDefault="00245464">
      <w:pPr>
        <w:pBdr>
          <w:bottom w:val="single" w:sz="6" w:space="0" w:color="auto"/>
        </w:pBdr>
        <w:tabs>
          <w:tab w:val="right" w:pos="9638"/>
        </w:tabs>
        <w:rPr>
          <w:rFonts w:ascii="Arial" w:hAnsi="Arial" w:cs="Arial"/>
          <w:b/>
          <w:bCs/>
          <w:sz w:val="24"/>
          <w:szCs w:val="24"/>
        </w:rPr>
      </w:pPr>
      <w:r>
        <w:rPr>
          <w:rFonts w:ascii="Arial" w:hAnsi="Arial" w:cs="Arial"/>
          <w:b/>
          <w:bCs/>
          <w:sz w:val="24"/>
          <w:szCs w:val="24"/>
        </w:rPr>
        <w:t>Aug 17 – 26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5189135F"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KI#</w:t>
      </w:r>
      <w:r w:rsidR="00005621">
        <w:rPr>
          <w:rFonts w:ascii="Arial" w:hAnsi="Arial" w:cs="Arial"/>
          <w:b/>
        </w:rPr>
        <w:t>2</w:t>
      </w:r>
      <w:r w:rsidR="00F5481E">
        <w:rPr>
          <w:rFonts w:ascii="Arial" w:hAnsi="Arial" w:cs="Arial"/>
          <w:b/>
        </w:rPr>
        <w:t>&amp;1</w:t>
      </w:r>
      <w:r w:rsidR="00255643">
        <w:rPr>
          <w:rFonts w:ascii="Arial" w:hAnsi="Arial" w:cs="Arial"/>
          <w:b/>
        </w:rPr>
        <w:t xml:space="preserve">, </w:t>
      </w:r>
      <w:r w:rsidR="0040690C">
        <w:rPr>
          <w:rFonts w:ascii="Arial" w:eastAsia="Times New Roman" w:hAnsi="Arial" w:cs="Arial"/>
          <w:b/>
          <w:bCs/>
        </w:rPr>
        <w:t>Sol#</w:t>
      </w:r>
      <w:r w:rsidR="00005621">
        <w:rPr>
          <w:rFonts w:ascii="Arial" w:eastAsia="Times New Roman" w:hAnsi="Arial" w:cs="Arial"/>
          <w:b/>
          <w:bCs/>
        </w:rPr>
        <w:t>11</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w:t>
      </w:r>
      <w:r w:rsidR="00005621">
        <w:rPr>
          <w:rFonts w:ascii="Arial" w:eastAsia="Times New Roman" w:hAnsi="Arial" w:cs="Arial"/>
          <w:b/>
          <w:bCs/>
        </w:rPr>
        <w:t>resolve ENs</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20D5A0AB"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05621">
        <w:rPr>
          <w:rFonts w:ascii="Arial" w:hAnsi="Arial" w:cs="Arial"/>
          <w:b/>
        </w:rPr>
        <w:t>4</w:t>
      </w:r>
    </w:p>
    <w:p w14:paraId="70EFF458" w14:textId="3574CF6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005621">
        <w:rPr>
          <w:rFonts w:ascii="Arial" w:hAnsi="Arial" w:cs="Arial"/>
          <w:b/>
        </w:rPr>
        <w:t>5GSAT_Ph2</w:t>
      </w:r>
      <w:r w:rsidR="00F2046E">
        <w:rPr>
          <w:rFonts w:ascii="Arial" w:hAnsi="Arial" w:cs="Arial"/>
          <w:b/>
        </w:rPr>
        <w:t xml:space="preserve"> / Rel-18</w:t>
      </w:r>
    </w:p>
    <w:p w14:paraId="407DC170" w14:textId="6C690F6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w:t>
      </w:r>
      <w:r w:rsidR="005F7200">
        <w:rPr>
          <w:rFonts w:ascii="Arial" w:hAnsi="Arial" w:cs="Arial"/>
          <w:i/>
        </w:rPr>
        <w:t>11</w:t>
      </w:r>
      <w:r w:rsidR="003F299B">
        <w:rPr>
          <w:rFonts w:ascii="Arial" w:hAnsi="Arial" w:cs="Arial"/>
          <w:i/>
        </w:rPr>
        <w:t xml:space="preserve"> </w:t>
      </w:r>
      <w:r w:rsidR="003F299B" w:rsidRPr="003F299B">
        <w:rPr>
          <w:rFonts w:ascii="Arial" w:hAnsi="Arial" w:cs="Arial"/>
          <w:i/>
        </w:rPr>
        <w:t xml:space="preserve">to </w:t>
      </w:r>
      <w:r w:rsidR="005F7200">
        <w:rPr>
          <w:rFonts w:ascii="Arial" w:hAnsi="Arial" w:cs="Arial"/>
          <w:i/>
        </w:rPr>
        <w:t xml:space="preserve">resolve </w:t>
      </w:r>
      <w:proofErr w:type="spellStart"/>
      <w:proofErr w:type="gramStart"/>
      <w:r w:rsidR="005F7200">
        <w:rPr>
          <w:rFonts w:ascii="Arial" w:hAnsi="Arial" w:cs="Arial"/>
          <w:i/>
        </w:rPr>
        <w:t>ENs</w:t>
      </w:r>
      <w:r>
        <w:rPr>
          <w:rFonts w:ascii="Arial" w:hAnsi="Arial" w:cs="Arial"/>
          <w:i/>
        </w:rPr>
        <w:t>.</w:t>
      </w:r>
      <w:proofErr w:type="spellEnd"/>
      <w:proofErr w:type="gramEnd"/>
    </w:p>
    <w:p w14:paraId="3372CE10" w14:textId="77777777" w:rsidR="00BC77CB" w:rsidRDefault="00086B19">
      <w:pPr>
        <w:pStyle w:val="1"/>
        <w:jc w:val="both"/>
      </w:pPr>
      <w:r>
        <w:t>Discussion</w:t>
      </w:r>
    </w:p>
    <w:p w14:paraId="614D8ED3" w14:textId="28CC7F48" w:rsidR="00005621" w:rsidRDefault="00005621" w:rsidP="004340D1">
      <w:pPr>
        <w:pStyle w:val="B1"/>
        <w:ind w:left="0" w:firstLine="0"/>
        <w:rPr>
          <w:rFonts w:eastAsiaTheme="minorEastAsia"/>
          <w:lang w:eastAsia="ko-KR"/>
        </w:rPr>
      </w:pPr>
      <w:r>
        <w:rPr>
          <w:rFonts w:eastAsiaTheme="minorEastAsia" w:hint="eastAsia"/>
          <w:lang w:eastAsia="ko-KR"/>
        </w:rPr>
        <w:t xml:space="preserve">There are two ENs </w:t>
      </w:r>
      <w:r>
        <w:rPr>
          <w:rFonts w:eastAsiaTheme="minorEastAsia"/>
          <w:lang w:eastAsia="ko-KR"/>
        </w:rPr>
        <w:t>in Solution#11 as below</w:t>
      </w:r>
      <w:r w:rsidR="00C24E3F">
        <w:rPr>
          <w:rFonts w:eastAsiaTheme="minorEastAsia"/>
          <w:lang w:eastAsia="ko-KR"/>
        </w:rPr>
        <w:t>.</w:t>
      </w:r>
    </w:p>
    <w:p w14:paraId="6AE949FF" w14:textId="77777777" w:rsidR="00005621" w:rsidRPr="003261F8" w:rsidRDefault="00005621" w:rsidP="00FA7220">
      <w:pPr>
        <w:pStyle w:val="EditorsNote"/>
        <w:ind w:left="1418" w:hanging="1134"/>
        <w:rPr>
          <w:i/>
          <w:lang w:eastAsia="en-GB"/>
        </w:rPr>
      </w:pPr>
      <w:r w:rsidRPr="003261F8">
        <w:rPr>
          <w:i/>
          <w:lang w:eastAsia="en-GB"/>
        </w:rPr>
        <w:t>Editor's note:</w:t>
      </w:r>
      <w:r w:rsidRPr="003261F8">
        <w:rPr>
          <w:i/>
          <w:lang w:eastAsia="en-GB"/>
        </w:rPr>
        <w:tab/>
        <w:t>Whether MICO/PSM mode or a different indication of unreachability in the AMF/CN is FFS.</w:t>
      </w:r>
    </w:p>
    <w:p w14:paraId="35A50947" w14:textId="77777777" w:rsidR="00005621" w:rsidRPr="003261F8" w:rsidRDefault="00005621" w:rsidP="00FA7220">
      <w:pPr>
        <w:pStyle w:val="EditorsNote"/>
        <w:ind w:left="1418" w:hanging="1134"/>
        <w:rPr>
          <w:i/>
          <w:lang w:eastAsia="en-GB"/>
        </w:rPr>
      </w:pPr>
      <w:r w:rsidRPr="003261F8">
        <w:rPr>
          <w:i/>
          <w:lang w:eastAsia="en-GB"/>
        </w:rPr>
        <w:t>Editor's note:</w:t>
      </w:r>
      <w:r w:rsidRPr="003261F8">
        <w:rPr>
          <w:i/>
          <w:lang w:eastAsia="en-GB"/>
        </w:rPr>
        <w:tab/>
        <w:t>It is FFS whether enhancements are required based on whether MICO or a different mode is used while the UE is out of coverage.</w:t>
      </w:r>
    </w:p>
    <w:p w14:paraId="184462C4" w14:textId="5FAB028B" w:rsidR="00005621" w:rsidRDefault="00005621" w:rsidP="004340D1">
      <w:pPr>
        <w:pStyle w:val="B1"/>
        <w:ind w:left="0" w:firstLine="0"/>
        <w:rPr>
          <w:rFonts w:eastAsiaTheme="minorEastAsia"/>
          <w:lang w:eastAsia="ko-KR"/>
        </w:rPr>
      </w:pPr>
      <w:r>
        <w:rPr>
          <w:rFonts w:eastAsiaTheme="minorEastAsia" w:hint="eastAsia"/>
          <w:lang w:eastAsia="ko-KR"/>
        </w:rPr>
        <w:t>For the first EN,</w:t>
      </w:r>
      <w:r w:rsidR="007A77DD">
        <w:rPr>
          <w:rFonts w:eastAsiaTheme="minorEastAsia"/>
          <w:lang w:eastAsia="ko-KR"/>
        </w:rPr>
        <w:t xml:space="preserve"> </w:t>
      </w:r>
      <w:r w:rsidR="007047DE">
        <w:rPr>
          <w:rFonts w:eastAsiaTheme="minorEastAsia"/>
          <w:lang w:eastAsia="ko-KR"/>
        </w:rPr>
        <w:t>when</w:t>
      </w:r>
      <w:r w:rsidR="00B57967">
        <w:rPr>
          <w:rFonts w:eastAsiaTheme="minorEastAsia"/>
          <w:lang w:eastAsia="ko-KR"/>
        </w:rPr>
        <w:t xml:space="preserve"> </w:t>
      </w:r>
      <w:r w:rsidR="00FB51F5">
        <w:rPr>
          <w:rFonts w:eastAsiaTheme="minorEastAsia" w:hint="eastAsia"/>
          <w:lang w:eastAsia="ko-KR"/>
        </w:rPr>
        <w:t>the network (RAN or AMF) dete</w:t>
      </w:r>
      <w:r w:rsidR="00EB1FE5">
        <w:rPr>
          <w:rFonts w:eastAsiaTheme="minorEastAsia"/>
          <w:lang w:eastAsia="ko-KR"/>
        </w:rPr>
        <w:t>cts</w:t>
      </w:r>
      <w:r w:rsidR="00FB51F5">
        <w:rPr>
          <w:rFonts w:eastAsiaTheme="minorEastAsia" w:hint="eastAsia"/>
          <w:lang w:eastAsia="ko-KR"/>
        </w:rPr>
        <w:t xml:space="preserve"> that the UE</w:t>
      </w:r>
      <w:r w:rsidR="00B57967">
        <w:rPr>
          <w:rFonts w:eastAsiaTheme="minorEastAsia"/>
          <w:lang w:eastAsia="ko-KR"/>
        </w:rPr>
        <w:t xml:space="preserve"> in </w:t>
      </w:r>
      <w:r w:rsidR="00EB1FE5">
        <w:rPr>
          <w:rFonts w:eastAsiaTheme="minorEastAsia"/>
          <w:lang w:eastAsia="ko-KR"/>
        </w:rPr>
        <w:t>CM-CONNECTED</w:t>
      </w:r>
      <w:r w:rsidR="00FB51F5">
        <w:rPr>
          <w:rFonts w:eastAsiaTheme="minorEastAsia" w:hint="eastAsia"/>
          <w:lang w:eastAsia="ko-KR"/>
        </w:rPr>
        <w:t xml:space="preserve"> is about to </w:t>
      </w:r>
      <w:r w:rsidR="00EB1FE5">
        <w:rPr>
          <w:rFonts w:eastAsiaTheme="minorEastAsia"/>
          <w:lang w:eastAsia="ko-KR"/>
        </w:rPr>
        <w:t>be out of network coverage</w:t>
      </w:r>
      <w:r w:rsidR="00FB51F5">
        <w:rPr>
          <w:rFonts w:eastAsiaTheme="minorEastAsia" w:hint="eastAsia"/>
          <w:lang w:eastAsia="ko-KR"/>
        </w:rPr>
        <w:t xml:space="preserve"> </w:t>
      </w:r>
      <w:r w:rsidR="00FB51F5">
        <w:rPr>
          <w:rFonts w:eastAsiaTheme="minorEastAsia"/>
          <w:lang w:eastAsia="ko-KR"/>
        </w:rPr>
        <w:t>based on the coverage information</w:t>
      </w:r>
      <w:r w:rsidR="00EB1FE5">
        <w:rPr>
          <w:rFonts w:eastAsiaTheme="minorEastAsia"/>
          <w:lang w:eastAsia="ko-KR"/>
        </w:rPr>
        <w:t xml:space="preserve">, the network may trigger the </w:t>
      </w:r>
      <w:proofErr w:type="gramStart"/>
      <w:r w:rsidR="00EB1FE5">
        <w:rPr>
          <w:rFonts w:eastAsiaTheme="minorEastAsia"/>
          <w:lang w:eastAsia="ko-KR"/>
        </w:rPr>
        <w:t>AN</w:t>
      </w:r>
      <w:proofErr w:type="gramEnd"/>
      <w:r w:rsidR="00EB1FE5">
        <w:rPr>
          <w:rFonts w:eastAsiaTheme="minorEastAsia"/>
          <w:lang w:eastAsia="ko-KR"/>
        </w:rPr>
        <w:t xml:space="preserve"> release procedure to move UE into CM-IDLE. </w:t>
      </w:r>
      <w:r w:rsidR="008F340E">
        <w:rPr>
          <w:rFonts w:eastAsiaTheme="minorEastAsia"/>
          <w:lang w:eastAsia="ko-KR"/>
        </w:rPr>
        <w:t>However, t</w:t>
      </w:r>
      <w:r w:rsidR="007047DE">
        <w:rPr>
          <w:rFonts w:eastAsiaTheme="minorEastAsia"/>
          <w:lang w:eastAsia="ko-KR"/>
        </w:rPr>
        <w:t xml:space="preserve">he UE </w:t>
      </w:r>
      <w:r w:rsidR="00181957">
        <w:rPr>
          <w:rFonts w:eastAsiaTheme="minorEastAsia"/>
          <w:lang w:eastAsia="ko-KR"/>
        </w:rPr>
        <w:t>moved to</w:t>
      </w:r>
      <w:r w:rsidR="007047DE">
        <w:rPr>
          <w:rFonts w:eastAsiaTheme="minorEastAsia"/>
          <w:lang w:eastAsia="ko-KR"/>
        </w:rPr>
        <w:t xml:space="preserve"> CM-IDLE state</w:t>
      </w:r>
      <w:r w:rsidR="00FB51F5">
        <w:rPr>
          <w:rFonts w:eastAsiaTheme="minorEastAsia"/>
          <w:lang w:eastAsia="ko-KR"/>
        </w:rPr>
        <w:t xml:space="preserve"> may initiate MO data or signalling </w:t>
      </w:r>
      <w:r w:rsidR="00181957">
        <w:rPr>
          <w:rFonts w:eastAsiaTheme="minorEastAsia"/>
          <w:lang w:eastAsia="ko-KR"/>
        </w:rPr>
        <w:t xml:space="preserve">although it </w:t>
      </w:r>
      <w:r w:rsidR="00F5481E">
        <w:rPr>
          <w:rFonts w:eastAsiaTheme="minorEastAsia" w:hint="eastAsia"/>
          <w:lang w:eastAsia="ko-KR"/>
        </w:rPr>
        <w:t>is going to</w:t>
      </w:r>
      <w:r w:rsidR="00181957">
        <w:rPr>
          <w:rFonts w:eastAsiaTheme="minorEastAsia"/>
          <w:lang w:eastAsia="ko-KR"/>
        </w:rPr>
        <w:t xml:space="preserve"> </w:t>
      </w:r>
      <w:proofErr w:type="gramStart"/>
      <w:r w:rsidR="00181957">
        <w:rPr>
          <w:rFonts w:eastAsiaTheme="minorEastAsia"/>
          <w:lang w:eastAsia="ko-KR"/>
        </w:rPr>
        <w:t>be</w:t>
      </w:r>
      <w:proofErr w:type="gramEnd"/>
      <w:r w:rsidR="00181957">
        <w:rPr>
          <w:rFonts w:eastAsiaTheme="minorEastAsia"/>
          <w:lang w:eastAsia="ko-KR"/>
        </w:rPr>
        <w:t xml:space="preserve"> out of coverage </w:t>
      </w:r>
      <w:r w:rsidR="00F5481E">
        <w:rPr>
          <w:rFonts w:eastAsiaTheme="minorEastAsia"/>
          <w:lang w:eastAsia="ko-KR"/>
        </w:rPr>
        <w:t xml:space="preserve">soon </w:t>
      </w:r>
      <w:r w:rsidR="00FB51F5">
        <w:rPr>
          <w:rFonts w:eastAsiaTheme="minorEastAsia"/>
          <w:lang w:eastAsia="ko-KR"/>
        </w:rPr>
        <w:t xml:space="preserve">because the coverage information between the NW and UE </w:t>
      </w:r>
      <w:r w:rsidR="00F5481E">
        <w:rPr>
          <w:rFonts w:eastAsiaTheme="minorEastAsia"/>
          <w:lang w:eastAsia="ko-KR"/>
        </w:rPr>
        <w:t>may be</w:t>
      </w:r>
      <w:r w:rsidR="00FB51F5">
        <w:rPr>
          <w:rFonts w:eastAsiaTheme="minorEastAsia"/>
          <w:lang w:eastAsia="ko-KR"/>
        </w:rPr>
        <w:t xml:space="preserve"> different</w:t>
      </w:r>
      <w:r w:rsidR="00821029">
        <w:rPr>
          <w:rFonts w:eastAsiaTheme="minorEastAsia"/>
          <w:lang w:eastAsia="ko-KR"/>
        </w:rPr>
        <w:t xml:space="preserve"> and UE </w:t>
      </w:r>
      <w:r w:rsidR="007047DE">
        <w:rPr>
          <w:rFonts w:eastAsiaTheme="minorEastAsia"/>
          <w:lang w:eastAsia="ko-KR"/>
        </w:rPr>
        <w:t>may determine</w:t>
      </w:r>
      <w:r w:rsidR="00821029">
        <w:rPr>
          <w:rFonts w:eastAsiaTheme="minorEastAsia"/>
          <w:lang w:eastAsia="ko-KR"/>
        </w:rPr>
        <w:t xml:space="preserve"> it</w:t>
      </w:r>
      <w:r w:rsidR="007047DE">
        <w:rPr>
          <w:rFonts w:eastAsiaTheme="minorEastAsia"/>
          <w:lang w:eastAsia="ko-KR"/>
        </w:rPr>
        <w:t>self</w:t>
      </w:r>
      <w:r w:rsidR="00821029">
        <w:rPr>
          <w:rFonts w:eastAsiaTheme="minorEastAsia"/>
          <w:lang w:eastAsia="ko-KR"/>
        </w:rPr>
        <w:t xml:space="preserve"> is in coverage</w:t>
      </w:r>
      <w:r w:rsidR="008F340E">
        <w:rPr>
          <w:rFonts w:eastAsiaTheme="minorEastAsia"/>
          <w:lang w:eastAsia="ko-KR"/>
        </w:rPr>
        <w:t xml:space="preserve">. In this </w:t>
      </w:r>
      <w:r w:rsidR="00181957">
        <w:rPr>
          <w:rFonts w:eastAsiaTheme="minorEastAsia"/>
          <w:lang w:eastAsia="ko-KR"/>
        </w:rPr>
        <w:t>case,</w:t>
      </w:r>
      <w:r w:rsidR="008F340E">
        <w:rPr>
          <w:rFonts w:eastAsiaTheme="minorEastAsia"/>
          <w:lang w:eastAsia="ko-KR"/>
        </w:rPr>
        <w:t xml:space="preserve"> UE </w:t>
      </w:r>
      <w:r w:rsidR="00181957">
        <w:rPr>
          <w:rFonts w:eastAsiaTheme="minorEastAsia"/>
          <w:lang w:eastAsia="ko-KR"/>
        </w:rPr>
        <w:t>may</w:t>
      </w:r>
      <w:r w:rsidR="008F340E">
        <w:rPr>
          <w:rFonts w:eastAsiaTheme="minorEastAsia"/>
          <w:lang w:eastAsia="ko-KR"/>
        </w:rPr>
        <w:t xml:space="preserve"> fail to communicate because the UE will be out of coverage after a while</w:t>
      </w:r>
      <w:r w:rsidR="00FB51F5">
        <w:rPr>
          <w:rFonts w:eastAsiaTheme="minorEastAsia"/>
          <w:lang w:eastAsia="ko-KR"/>
        </w:rPr>
        <w:t xml:space="preserve">. To prevent this </w:t>
      </w:r>
      <w:r w:rsidR="00C24E3F">
        <w:rPr>
          <w:rFonts w:eastAsiaTheme="minorEastAsia"/>
          <w:lang w:eastAsia="ko-KR"/>
        </w:rPr>
        <w:t>case</w:t>
      </w:r>
      <w:r w:rsidR="00FB51F5">
        <w:rPr>
          <w:rFonts w:eastAsiaTheme="minorEastAsia"/>
          <w:lang w:eastAsia="ko-KR"/>
        </w:rPr>
        <w:t>, NW can send a</w:t>
      </w:r>
      <w:r w:rsidR="00821029">
        <w:rPr>
          <w:rFonts w:eastAsiaTheme="minorEastAsia"/>
          <w:lang w:eastAsia="ko-KR"/>
        </w:rPr>
        <w:t>n</w:t>
      </w:r>
      <w:r w:rsidR="00FB51F5">
        <w:rPr>
          <w:rFonts w:eastAsiaTheme="minorEastAsia"/>
          <w:lang w:eastAsia="ko-KR"/>
        </w:rPr>
        <w:t xml:space="preserve"> indication of unreachability </w:t>
      </w:r>
      <w:r w:rsidR="007047DE">
        <w:rPr>
          <w:rFonts w:eastAsiaTheme="minorEastAsia"/>
          <w:lang w:eastAsia="ko-KR"/>
        </w:rPr>
        <w:t xml:space="preserve">to the UE </w:t>
      </w:r>
      <w:r w:rsidR="00FB51F5">
        <w:rPr>
          <w:rFonts w:eastAsiaTheme="minorEastAsia"/>
          <w:lang w:eastAsia="ko-KR"/>
        </w:rPr>
        <w:t>and UE can decide not to send any UL</w:t>
      </w:r>
      <w:r w:rsidR="00F5481E">
        <w:rPr>
          <w:rFonts w:eastAsiaTheme="minorEastAsia"/>
          <w:lang w:eastAsia="ko-KR"/>
        </w:rPr>
        <w:t xml:space="preserve"> data/signalling</w:t>
      </w:r>
      <w:r w:rsidR="00FB51F5">
        <w:rPr>
          <w:rFonts w:eastAsiaTheme="minorEastAsia"/>
          <w:lang w:eastAsia="ko-KR"/>
        </w:rPr>
        <w:t>.</w:t>
      </w:r>
    </w:p>
    <w:p w14:paraId="0219D8F1" w14:textId="3E8D82EF" w:rsidR="007047DE" w:rsidRDefault="00005621" w:rsidP="007047DE">
      <w:pPr>
        <w:pStyle w:val="B1"/>
        <w:ind w:left="0" w:firstLine="0"/>
        <w:rPr>
          <w:rFonts w:eastAsiaTheme="minorEastAsia"/>
          <w:lang w:eastAsia="ko-KR"/>
        </w:rPr>
      </w:pPr>
      <w:r>
        <w:rPr>
          <w:rFonts w:eastAsiaTheme="minorEastAsia"/>
          <w:lang w:eastAsia="ko-KR"/>
        </w:rPr>
        <w:t>Regarding the second EN,</w:t>
      </w:r>
      <w:r w:rsidR="007A77DD">
        <w:rPr>
          <w:rFonts w:eastAsiaTheme="minorEastAsia"/>
          <w:lang w:eastAsia="ko-KR"/>
        </w:rPr>
        <w:t xml:space="preserve"> </w:t>
      </w:r>
      <w:r w:rsidR="007047DE">
        <w:rPr>
          <w:rFonts w:eastAsiaTheme="minorEastAsia"/>
          <w:lang w:eastAsia="ko-KR"/>
        </w:rPr>
        <w:t>existing MICO/PSM mode</w:t>
      </w:r>
      <w:r w:rsidR="007D46F3">
        <w:rPr>
          <w:rFonts w:eastAsiaTheme="minorEastAsia"/>
          <w:lang w:eastAsia="ko-KR"/>
        </w:rPr>
        <w:t>s</w:t>
      </w:r>
      <w:r w:rsidR="007047DE">
        <w:rPr>
          <w:rFonts w:eastAsiaTheme="minorEastAsia"/>
          <w:lang w:eastAsia="ko-KR"/>
        </w:rPr>
        <w:t xml:space="preserve"> do not prevent the UE's Mobile Originated data and signalling because </w:t>
      </w:r>
      <w:r w:rsidR="007D46F3">
        <w:rPr>
          <w:rFonts w:eastAsiaTheme="minorEastAsia"/>
          <w:lang w:eastAsia="ko-KR"/>
        </w:rPr>
        <w:t xml:space="preserve">these modes are for UE power saving and </w:t>
      </w:r>
      <w:r w:rsidR="007047DE">
        <w:rPr>
          <w:rFonts w:eastAsiaTheme="minorEastAsia"/>
          <w:lang w:eastAsia="ko-KR"/>
        </w:rPr>
        <w:t xml:space="preserve">it is not assumed that the UE will be out of coverage for a long time. A different mode </w:t>
      </w:r>
      <w:r w:rsidR="00C24E3F">
        <w:rPr>
          <w:rFonts w:eastAsiaTheme="minorEastAsia"/>
          <w:lang w:eastAsia="ko-KR"/>
        </w:rPr>
        <w:t>to</w:t>
      </w:r>
      <w:r w:rsidR="007047DE">
        <w:rPr>
          <w:rFonts w:eastAsiaTheme="minorEastAsia"/>
          <w:lang w:eastAsia="ko-KR"/>
        </w:rPr>
        <w:t xml:space="preserve"> restrict the UE </w:t>
      </w:r>
      <w:r w:rsidR="00C24E3F">
        <w:rPr>
          <w:rFonts w:eastAsiaTheme="minorEastAsia"/>
          <w:lang w:eastAsia="ko-KR"/>
        </w:rPr>
        <w:t xml:space="preserve">not </w:t>
      </w:r>
      <w:r w:rsidR="007047DE">
        <w:rPr>
          <w:rFonts w:eastAsiaTheme="minorEastAsia"/>
          <w:lang w:eastAsia="ko-KR"/>
        </w:rPr>
        <w:t>to send MO data and signalling when the UE is</w:t>
      </w:r>
      <w:r w:rsidR="00C24E3F">
        <w:rPr>
          <w:rFonts w:eastAsiaTheme="minorEastAsia"/>
          <w:lang w:eastAsia="ko-KR"/>
        </w:rPr>
        <w:t xml:space="preserve"> out of coverage </w:t>
      </w:r>
      <w:r w:rsidR="00181957">
        <w:rPr>
          <w:rFonts w:eastAsiaTheme="minorEastAsia"/>
          <w:lang w:eastAsia="ko-KR"/>
        </w:rPr>
        <w:t>is required for power saving enhancement</w:t>
      </w:r>
      <w:r w:rsidR="00C24E3F">
        <w:rPr>
          <w:rFonts w:eastAsiaTheme="minorEastAsia"/>
          <w:lang w:eastAsia="ko-KR"/>
        </w:rPr>
        <w:t>.</w:t>
      </w:r>
    </w:p>
    <w:p w14:paraId="5B4085B3" w14:textId="16DC8F7B" w:rsidR="00A257E1" w:rsidRPr="00C24E3F" w:rsidRDefault="00A257E1" w:rsidP="004340D1">
      <w:pPr>
        <w:pStyle w:val="B1"/>
        <w:ind w:left="0" w:firstLine="0"/>
        <w:rPr>
          <w:rFonts w:eastAsiaTheme="minorEastAsia"/>
          <w:lang w:eastAsia="ko-KR"/>
        </w:rPr>
      </w:pPr>
      <w:r>
        <w:rPr>
          <w:rFonts w:eastAsiaTheme="minorEastAsia"/>
          <w:lang w:eastAsia="ko-KR"/>
        </w:rPr>
        <w:t>To resolve the both ENs, i</w:t>
      </w:r>
      <w:r w:rsidR="00FB51F5">
        <w:rPr>
          <w:rFonts w:eastAsiaTheme="minorEastAsia" w:hint="eastAsia"/>
          <w:lang w:eastAsia="ko-KR"/>
        </w:rPr>
        <w:t xml:space="preserve">t </w:t>
      </w:r>
      <w:proofErr w:type="gramStart"/>
      <w:r w:rsidR="00FB51F5">
        <w:rPr>
          <w:rFonts w:eastAsiaTheme="minorEastAsia" w:hint="eastAsia"/>
          <w:lang w:eastAsia="ko-KR"/>
        </w:rPr>
        <w:t>is proposed</w:t>
      </w:r>
      <w:proofErr w:type="gramEnd"/>
      <w:r w:rsidR="00FB51F5">
        <w:rPr>
          <w:rFonts w:eastAsiaTheme="minorEastAsia" w:hint="eastAsia"/>
          <w:lang w:eastAsia="ko-KR"/>
        </w:rPr>
        <w:t xml:space="preserve"> that the NW </w:t>
      </w:r>
      <w:r w:rsidR="00821029">
        <w:rPr>
          <w:rFonts w:eastAsiaTheme="minorEastAsia"/>
          <w:lang w:eastAsia="ko-KR"/>
        </w:rPr>
        <w:t xml:space="preserve">can </w:t>
      </w:r>
      <w:r w:rsidR="00FB51F5">
        <w:rPr>
          <w:rFonts w:eastAsiaTheme="minorEastAsia" w:hint="eastAsia"/>
          <w:lang w:eastAsia="ko-KR"/>
        </w:rPr>
        <w:t>send a</w:t>
      </w:r>
      <w:r w:rsidR="00FB51F5">
        <w:rPr>
          <w:rFonts w:eastAsiaTheme="minorEastAsia"/>
          <w:lang w:eastAsia="ko-KR"/>
        </w:rPr>
        <w:t>n</w:t>
      </w:r>
      <w:r w:rsidR="00FB51F5">
        <w:rPr>
          <w:rFonts w:eastAsiaTheme="minorEastAsia" w:hint="eastAsia"/>
          <w:lang w:eastAsia="ko-KR"/>
        </w:rPr>
        <w:t xml:space="preserve"> indication of unreachability</w:t>
      </w:r>
      <w:r w:rsidR="007047DE">
        <w:rPr>
          <w:rFonts w:eastAsiaTheme="minorEastAsia"/>
          <w:lang w:eastAsia="ko-KR"/>
        </w:rPr>
        <w:t xml:space="preserve"> </w:t>
      </w:r>
      <w:r w:rsidR="00DA0C3E">
        <w:t xml:space="preserve">with </w:t>
      </w:r>
      <w:r w:rsidR="00DA0C3E" w:rsidRPr="00873BDC">
        <w:t xml:space="preserve">NTN MO </w:t>
      </w:r>
      <w:proofErr w:type="spellStart"/>
      <w:r w:rsidR="00DA0C3E" w:rsidRPr="00873BDC">
        <w:t>Backoff</w:t>
      </w:r>
      <w:proofErr w:type="spellEnd"/>
      <w:r w:rsidR="00DA0C3E">
        <w:t xml:space="preserve"> time</w:t>
      </w:r>
      <w:r w:rsidR="00DA0C3E">
        <w:rPr>
          <w:rFonts w:eastAsiaTheme="minorEastAsia"/>
          <w:lang w:eastAsia="ko-KR"/>
        </w:rPr>
        <w:t xml:space="preserve"> </w:t>
      </w:r>
      <w:r w:rsidR="007047DE">
        <w:rPr>
          <w:rFonts w:eastAsiaTheme="minorEastAsia"/>
          <w:lang w:eastAsia="ko-KR"/>
        </w:rPr>
        <w:t>to the UE and</w:t>
      </w:r>
      <w:r w:rsidR="00821029">
        <w:rPr>
          <w:rFonts w:eastAsiaTheme="minorEastAsia"/>
          <w:lang w:eastAsia="ko-KR"/>
        </w:rPr>
        <w:t xml:space="preserve"> when the UE receives the indication, the </w:t>
      </w:r>
      <w:r w:rsidR="00FB51F5">
        <w:rPr>
          <w:rFonts w:eastAsiaTheme="minorEastAsia"/>
          <w:lang w:eastAsia="ko-KR"/>
        </w:rPr>
        <w:t>UE enable</w:t>
      </w:r>
      <w:r w:rsidR="00821029">
        <w:rPr>
          <w:rFonts w:eastAsiaTheme="minorEastAsia"/>
          <w:lang w:eastAsia="ko-KR"/>
        </w:rPr>
        <w:t>s</w:t>
      </w:r>
      <w:r w:rsidR="00FB51F5">
        <w:rPr>
          <w:rFonts w:eastAsiaTheme="minorEastAsia"/>
          <w:lang w:eastAsia="ko-KR"/>
        </w:rPr>
        <w:t xml:space="preserve"> </w:t>
      </w:r>
      <w:r>
        <w:rPr>
          <w:rFonts w:eastAsiaTheme="minorEastAsia"/>
          <w:lang w:eastAsia="ko-KR"/>
        </w:rPr>
        <w:t>a new mode</w:t>
      </w:r>
      <w:r w:rsidR="00D504A5">
        <w:rPr>
          <w:rFonts w:eastAsiaTheme="minorEastAsia"/>
          <w:lang w:eastAsia="ko-KR"/>
        </w:rPr>
        <w:t xml:space="preserve"> called</w:t>
      </w:r>
      <w:r>
        <w:rPr>
          <w:rFonts w:eastAsiaTheme="minorEastAsia"/>
          <w:lang w:eastAsia="ko-KR"/>
        </w:rPr>
        <w:t xml:space="preserve"> </w:t>
      </w:r>
      <w:r w:rsidR="00FB51F5">
        <w:rPr>
          <w:rFonts w:eastAsiaTheme="minorEastAsia"/>
          <w:lang w:eastAsia="ko-KR"/>
        </w:rPr>
        <w:t xml:space="preserve">NTN MO </w:t>
      </w:r>
      <w:proofErr w:type="spellStart"/>
      <w:r w:rsidR="00FB51F5">
        <w:rPr>
          <w:rFonts w:eastAsiaTheme="minorEastAsia"/>
          <w:lang w:eastAsia="ko-KR"/>
        </w:rPr>
        <w:t>Backoff</w:t>
      </w:r>
      <w:proofErr w:type="spellEnd"/>
      <w:r w:rsidR="00FB51F5">
        <w:rPr>
          <w:rFonts w:eastAsiaTheme="minorEastAsia"/>
          <w:lang w:eastAsia="ko-KR"/>
        </w:rPr>
        <w:t xml:space="preserve"> </w:t>
      </w:r>
      <w:r>
        <w:rPr>
          <w:rFonts w:eastAsiaTheme="minorEastAsia"/>
          <w:lang w:eastAsia="ko-KR"/>
        </w:rPr>
        <w:t>M</w:t>
      </w:r>
      <w:r w:rsidR="00FB51F5">
        <w:rPr>
          <w:rFonts w:eastAsiaTheme="minorEastAsia"/>
          <w:lang w:eastAsia="ko-KR"/>
        </w:rPr>
        <w:t>ode</w:t>
      </w:r>
      <w:r>
        <w:rPr>
          <w:rFonts w:eastAsiaTheme="minorEastAsia"/>
          <w:lang w:eastAsia="ko-KR"/>
        </w:rPr>
        <w:t>,</w:t>
      </w:r>
      <w:r w:rsidR="00FB51F5">
        <w:rPr>
          <w:rFonts w:eastAsiaTheme="minorEastAsia"/>
          <w:lang w:eastAsia="ko-KR"/>
        </w:rPr>
        <w:t xml:space="preserve"> to </w:t>
      </w:r>
      <w:r w:rsidR="007E0C18">
        <w:rPr>
          <w:rFonts w:eastAsiaTheme="minorEastAsia"/>
          <w:lang w:eastAsia="ko-KR"/>
        </w:rPr>
        <w:t xml:space="preserve">withhold </w:t>
      </w:r>
      <w:r w:rsidR="00FB51F5">
        <w:rPr>
          <w:rFonts w:eastAsiaTheme="minorEastAsia"/>
          <w:lang w:eastAsia="ko-KR"/>
        </w:rPr>
        <w:t xml:space="preserve">the UL </w:t>
      </w:r>
      <w:r w:rsidR="007047DE">
        <w:rPr>
          <w:rFonts w:eastAsiaTheme="minorEastAsia"/>
          <w:lang w:eastAsia="ko-KR"/>
        </w:rPr>
        <w:t xml:space="preserve">MO </w:t>
      </w:r>
      <w:r w:rsidR="00FB51F5">
        <w:rPr>
          <w:rFonts w:eastAsiaTheme="minorEastAsia"/>
          <w:lang w:eastAsia="ko-KR"/>
        </w:rPr>
        <w:t>data and signalling</w:t>
      </w:r>
      <w:r>
        <w:rPr>
          <w:rFonts w:eastAsiaTheme="minorEastAsia"/>
          <w:lang w:eastAsia="ko-KR"/>
        </w:rPr>
        <w:t xml:space="preserve"> for a given time</w:t>
      </w:r>
      <w:r w:rsidR="00FB51F5">
        <w:rPr>
          <w:rFonts w:eastAsiaTheme="minorEastAsia"/>
          <w:lang w:eastAsia="ko-KR"/>
        </w:rPr>
        <w:t>.</w:t>
      </w:r>
    </w:p>
    <w:p w14:paraId="0C68D7A9" w14:textId="77777777" w:rsidR="00BC77CB" w:rsidRDefault="00086B19">
      <w:pPr>
        <w:pStyle w:val="1"/>
        <w:jc w:val="both"/>
      </w:pPr>
      <w:r>
        <w:t>Proposal</w:t>
      </w:r>
    </w:p>
    <w:p w14:paraId="2D263893" w14:textId="67B609B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005621">
        <w:rPr>
          <w:lang w:eastAsia="zh-CN"/>
        </w:rPr>
        <w:t>28</w:t>
      </w:r>
      <w:r w:rsidR="009520DF">
        <w:rPr>
          <w:lang w:eastAsia="zh-CN"/>
        </w:rPr>
        <w:t>v0.</w:t>
      </w:r>
      <w:r w:rsidR="00245464">
        <w:rPr>
          <w:lang w:eastAsia="zh-CN"/>
        </w:rPr>
        <w:t>3</w:t>
      </w:r>
      <w:r w:rsidR="009520DF">
        <w:rPr>
          <w:lang w:eastAsia="zh-CN"/>
        </w:rPr>
        <w:t>.0</w:t>
      </w:r>
      <w:r w:rsidRPr="00C00533">
        <w:rPr>
          <w:lang w:eastAsia="zh-CN"/>
        </w:rPr>
        <w:t>.</w:t>
      </w:r>
    </w:p>
    <w:p w14:paraId="38418CB7" w14:textId="42457E1E" w:rsidR="00B55329" w:rsidRDefault="00155A5F" w:rsidP="00155A5F">
      <w:pPr>
        <w:pStyle w:val="StartEndofChange"/>
      </w:pPr>
      <w:bookmarkStart w:id="0" w:name="_GoBack"/>
      <w:bookmarkEnd w:id="0"/>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2992A0E2" w14:textId="77777777" w:rsidR="00005621" w:rsidRDefault="00005621" w:rsidP="00005621">
      <w:pPr>
        <w:pStyle w:val="2"/>
      </w:pPr>
      <w:bookmarkStart w:id="1" w:name="_Toc104439723"/>
      <w:r>
        <w:t>6.11</w:t>
      </w:r>
      <w:r w:rsidRPr="004D3578">
        <w:tab/>
      </w:r>
      <w:r w:rsidRPr="005A2371">
        <w:t>Solution</w:t>
      </w:r>
      <w:r w:rsidRPr="005A2371">
        <w:rPr>
          <w:rFonts w:hint="eastAsia"/>
        </w:rPr>
        <w:t xml:space="preserve"> #</w:t>
      </w:r>
      <w:r>
        <w:t>11</w:t>
      </w:r>
      <w:r w:rsidRPr="005A2371">
        <w:t xml:space="preserve">: </w:t>
      </w:r>
      <w:r>
        <w:t>Combined UE Management Architecture</w:t>
      </w:r>
      <w:bookmarkEnd w:id="1"/>
    </w:p>
    <w:p w14:paraId="7932B5D8" w14:textId="77777777" w:rsidR="00005621" w:rsidRDefault="00005621" w:rsidP="00005621">
      <w:pPr>
        <w:pStyle w:val="30"/>
      </w:pPr>
      <w:bookmarkStart w:id="2" w:name="_Toc104439724"/>
      <w:r>
        <w:t>6.11.1</w:t>
      </w:r>
      <w:r>
        <w:tab/>
        <w:t>Description</w:t>
      </w:r>
      <w:bookmarkEnd w:id="2"/>
    </w:p>
    <w:p w14:paraId="29772511" w14:textId="77777777" w:rsidR="00005621" w:rsidRPr="00DC2EB3" w:rsidRDefault="00005621" w:rsidP="00005621">
      <w:pPr>
        <w:rPr>
          <w:noProof/>
        </w:rPr>
      </w:pPr>
      <w:r>
        <w:rPr>
          <w:noProof/>
        </w:rPr>
        <w:t xml:space="preserve">This is a solution for </w:t>
      </w:r>
      <w:r w:rsidRPr="00A47D1A">
        <w:rPr>
          <w:noProof/>
        </w:rPr>
        <w:t>Key Issue #1: Mobility Management enhancement with discontinuous satellite coverage</w:t>
      </w:r>
      <w:r>
        <w:rPr>
          <w:noProof/>
        </w:rPr>
        <w:t xml:space="preserve"> and </w:t>
      </w:r>
      <w:r w:rsidRPr="005A2371">
        <w:rPr>
          <w:rFonts w:hint="eastAsia"/>
          <w:noProof/>
        </w:rPr>
        <w:t>Key Issue #</w:t>
      </w:r>
      <w:r>
        <w:rPr>
          <w:noProof/>
        </w:rPr>
        <w:t>2</w:t>
      </w:r>
      <w:r>
        <w:rPr>
          <w:rFonts w:hint="eastAsia"/>
          <w:noProof/>
        </w:rPr>
        <w:t xml:space="preserve">: </w:t>
      </w:r>
      <w:r>
        <w:rPr>
          <w:noProof/>
        </w:rPr>
        <w:t>Power saving enhancement for UE in discontinuous coverage.</w:t>
      </w:r>
    </w:p>
    <w:p w14:paraId="5AD5D1EB" w14:textId="77777777" w:rsidR="00005621" w:rsidRDefault="00005621" w:rsidP="00005621">
      <w:pPr>
        <w:rPr>
          <w:noProof/>
        </w:rPr>
      </w:pPr>
      <w:r>
        <w:rPr>
          <w:noProof/>
        </w:rPr>
        <w:t>When the UE is out of coverage, a UE is unreachable and any paging from the network will not succeed. The UE mobility patterns may be known to either the UE, network, both the UE and network or neither.</w:t>
      </w:r>
    </w:p>
    <w:p w14:paraId="57E30EEB" w14:textId="77777777" w:rsidR="00005621" w:rsidRDefault="00005621" w:rsidP="00005621">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14:paraId="3CC03273" w14:textId="77777777" w:rsidR="00005621" w:rsidRDefault="00005621" w:rsidP="00005621">
      <w:pPr>
        <w:rPr>
          <w:noProof/>
        </w:rPr>
      </w:pPr>
      <w:r>
        <w:rPr>
          <w:noProof/>
        </w:rPr>
        <w:lastRenderedPageBreak/>
        <w:t>The solution has 2 phases. 1</w:t>
      </w:r>
      <w:r w:rsidRPr="000A5D8F">
        <w:rPr>
          <w:noProof/>
        </w:rPr>
        <w:t>st</w:t>
      </w:r>
      <w:r>
        <w:rPr>
          <w:noProof/>
        </w:rPr>
        <w:t xml:space="preserve"> phase when the UE is released, either at the end of a coverage window by the CN or the requested by the UE, or during a coverage period when the UE is not expected to return to CONNECTED during a coverage window. The 2</w:t>
      </w:r>
      <w:r w:rsidRPr="000A5D8F">
        <w:rPr>
          <w:noProof/>
        </w:rPr>
        <w:t>nd</w:t>
      </w:r>
      <w:r>
        <w:rPr>
          <w:noProof/>
        </w:rPr>
        <w:t xml:space="preserve"> phase is when the UE returns to coverage and the actions the UE takes when it returns to coverage.</w:t>
      </w:r>
    </w:p>
    <w:p w14:paraId="345C40E4" w14:textId="77777777" w:rsidR="00005621" w:rsidRDefault="00005621" w:rsidP="00005621">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14:paraId="52323FDF" w14:textId="3D3E5F8C" w:rsidR="00005621" w:rsidRDefault="00005621" w:rsidP="00005621">
      <w:pPr>
        <w:rPr>
          <w:noProof/>
        </w:rPr>
      </w:pPr>
      <w:r>
        <w:rPr>
          <w:noProof/>
        </w:rPr>
        <w:t xml:space="preserve">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w:t>
      </w:r>
      <w:ins w:id="3" w:author="Jaewoo Kim (LG Electronics)" w:date="2022-08-09T09:49:00Z">
        <w:r w:rsidR="00DE3F41" w:rsidRPr="00674088">
          <w:rPr>
            <w:noProof/>
          </w:rPr>
          <w:t>network can send an indication to the UE to withhold UL MO data traffic</w:t>
        </w:r>
      </w:ins>
      <w:ins w:id="4" w:author="Jaewoo Kim (LG Electronics)" w:date="2022-08-09T11:34:00Z">
        <w:r w:rsidR="0046447F">
          <w:rPr>
            <w:noProof/>
          </w:rPr>
          <w:t>/signalling</w:t>
        </w:r>
      </w:ins>
      <w:ins w:id="5" w:author="Jaewoo Kim (LG Electronics)" w:date="2022-08-09T09:49:00Z">
        <w:r w:rsidR="00DE3F41">
          <w:rPr>
            <w:noProof/>
          </w:rPr>
          <w:t xml:space="preserve"> or </w:t>
        </w:r>
      </w:ins>
      <w:r>
        <w:rPr>
          <w:noProof/>
        </w:rPr>
        <w:t>maybe addressed by other solutions.</w:t>
      </w:r>
    </w:p>
    <w:p w14:paraId="6CC92E11" w14:textId="77777777" w:rsidR="00005621" w:rsidRDefault="00005621" w:rsidP="00005621">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14:paraId="7CF93D21" w14:textId="77777777" w:rsidR="00005621" w:rsidRDefault="00005621" w:rsidP="00005621">
      <w:pPr>
        <w:rPr>
          <w:noProof/>
        </w:rPr>
      </w:pPr>
      <w:r>
        <w:rPr>
          <w:noProof/>
        </w:rPr>
        <w:t>The UE sends a Registration Request to inform the network about 4 different cases related to discontinuous coverage:</w:t>
      </w:r>
    </w:p>
    <w:p w14:paraId="00AB1E0B" w14:textId="77777777" w:rsidR="00005621" w:rsidRDefault="00005621" w:rsidP="00005621">
      <w:pPr>
        <w:pStyle w:val="B1"/>
      </w:pPr>
      <w:r>
        <w:t>1.</w:t>
      </w:r>
      <w:r>
        <w:tab/>
        <w:t>The UE believes itself to be stationary or moving on a predictable trajectory.</w:t>
      </w:r>
    </w:p>
    <w:p w14:paraId="3FAC33A2" w14:textId="77777777" w:rsidR="00005621" w:rsidRDefault="00005621" w:rsidP="00005621">
      <w:pPr>
        <w:pStyle w:val="B1"/>
      </w:pPr>
      <w:r>
        <w:t>2.</w:t>
      </w:r>
      <w:r>
        <w:tab/>
        <w:t>The UE understands it mobility and can predict a location it will be in the future and/or the time it will return to coverage at a location.</w:t>
      </w:r>
    </w:p>
    <w:p w14:paraId="4C45AB10" w14:textId="77777777" w:rsidR="00005621" w:rsidRDefault="00005621" w:rsidP="00005621">
      <w:pPr>
        <w:pStyle w:val="B1"/>
      </w:pPr>
      <w:r>
        <w:t>3.</w:t>
      </w:r>
      <w:r>
        <w:tab/>
        <w:t>The UE does not have an understanding of its mobility because it is not predictable.</w:t>
      </w:r>
    </w:p>
    <w:p w14:paraId="27C0689E" w14:textId="77777777" w:rsidR="00005621" w:rsidRDefault="00005621" w:rsidP="00005621">
      <w:pPr>
        <w:pStyle w:val="B1"/>
      </w:pPr>
      <w:r>
        <w:t>4.</w:t>
      </w:r>
      <w:r>
        <w:tab/>
        <w:t>The UE is about to leave network coverage or has returned to network coverage and the UE has been requested to notify the network about its leaving network and returning to coverage in an earlier Registration procedure.</w:t>
      </w:r>
    </w:p>
    <w:p w14:paraId="1B7A4D24" w14:textId="77777777" w:rsidR="00005621" w:rsidRDefault="00005621" w:rsidP="00005621">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14:paraId="3DEE2C74" w14:textId="77777777" w:rsidR="00005621" w:rsidRDefault="00005621" w:rsidP="00005621">
      <w:pPr>
        <w:rPr>
          <w:noProof/>
        </w:rPr>
      </w:pPr>
      <w:r>
        <w:rPr>
          <w:noProof/>
        </w:rPr>
        <w:t>Taking into account the UEs indication about its mobility state, the network can combine it with information it holds and respond to the UE.</w:t>
      </w:r>
    </w:p>
    <w:p w14:paraId="752C37D4" w14:textId="77777777" w:rsidR="00005621" w:rsidRDefault="00005621" w:rsidP="00005621">
      <w:pPr>
        <w:rPr>
          <w:noProof/>
        </w:rPr>
      </w:pPr>
      <w:r>
        <w:rPr>
          <w:noProof/>
        </w:rPr>
        <w:t>The response to the UE can be to:</w:t>
      </w:r>
    </w:p>
    <w:p w14:paraId="3C66AA1D" w14:textId="77777777" w:rsidR="00005621" w:rsidRDefault="00005621" w:rsidP="00005621">
      <w:pPr>
        <w:pStyle w:val="B1"/>
      </w:pPr>
      <w:r>
        <w:t>1.</w:t>
      </w:r>
      <w:r>
        <w:tab/>
        <w:t xml:space="preserve">Provide the UE with an </w:t>
      </w:r>
      <w:proofErr w:type="spellStart"/>
      <w:r>
        <w:t>eDRX</w:t>
      </w:r>
      <w:proofErr w:type="spellEnd"/>
      <w:r>
        <w:t xml:space="preserve"> cycle the UE should follow, if there is no satellite coverage available to the UE at a specific location</w:t>
      </w:r>
    </w:p>
    <w:p w14:paraId="4998FC2B" w14:textId="77777777" w:rsidR="00005621" w:rsidRDefault="00005621" w:rsidP="00005621">
      <w:pPr>
        <w:pStyle w:val="B1"/>
      </w:pPr>
      <w:r>
        <w:t>2.</w:t>
      </w:r>
      <w:r>
        <w:tab/>
        <w:t>Enable MICO/PSM mode for the UE, providing a periodic registration timer to the UE that coincides with coverage in the future so that the UE performs Periodic Registration or TAU when it returns to coverage.</w:t>
      </w:r>
    </w:p>
    <w:p w14:paraId="0D0ECB1A" w14:textId="77777777" w:rsidR="00005621" w:rsidRDefault="00005621" w:rsidP="00005621">
      <w:pPr>
        <w:pStyle w:val="B1"/>
        <w:rPr>
          <w:ins w:id="6" w:author="Jaewoo Kim (LG Electronics)" w:date="2022-08-09T09:49:00Z"/>
        </w:rPr>
      </w:pPr>
      <w:r>
        <w:t>3.</w:t>
      </w:r>
      <w:r>
        <w:tab/>
        <w:t>Provide an indication that the UE should inform the CN when it leaves and subsequently returns to coverage in the future at an unpredictable time and use MICO/PSM mode until the UE returns to coverage. The CN should provide a periodic registration timer to the UE that covers the longest expected period out of coverage.</w:t>
      </w:r>
    </w:p>
    <w:p w14:paraId="179F7F2D" w14:textId="1CE464BD" w:rsidR="00DE3F41" w:rsidRPr="00DE3F41" w:rsidRDefault="00DE3F41" w:rsidP="00005621">
      <w:pPr>
        <w:pStyle w:val="B1"/>
      </w:pPr>
      <w:ins w:id="7" w:author="Jaewoo Kim (LG Electronics)" w:date="2022-08-09T09:49:00Z">
        <w:r>
          <w:t>4.</w:t>
        </w:r>
        <w:r>
          <w:tab/>
          <w:t xml:space="preserve">If the UE had provided its capability for </w:t>
        </w:r>
        <w:r>
          <w:rPr>
            <w:lang w:eastAsia="ko-KR"/>
          </w:rPr>
          <w:t xml:space="preserve">supporting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and AMF had accepted the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during earlier Registration, provide an indication </w:t>
        </w:r>
        <w:r>
          <w:rPr>
            <w:noProof/>
          </w:rPr>
          <w:t xml:space="preserve">that the UE to enable </w:t>
        </w:r>
        <w:r w:rsidRPr="00873BDC">
          <w:rPr>
            <w:noProof/>
          </w:rPr>
          <w:t>NTN MO Backoff Mode</w:t>
        </w:r>
        <w:r>
          <w:rPr>
            <w:noProof/>
          </w:rPr>
          <w:t xml:space="preserve"> with NTN MO Backoff time to withhold UL MO data traffic</w:t>
        </w:r>
      </w:ins>
      <w:ins w:id="8" w:author="Jaewoo Kim (LG Electronics)" w:date="2022-08-09T11:35:00Z">
        <w:r w:rsidR="0046447F">
          <w:rPr>
            <w:noProof/>
          </w:rPr>
          <w:t>/signalling</w:t>
        </w:r>
      </w:ins>
      <w:ins w:id="9" w:author="Jaewoo Kim (LG Electronics)" w:date="2022-08-09T09:49:00Z">
        <w:r>
          <w:rPr>
            <w:noProof/>
          </w:rPr>
          <w:t>.</w:t>
        </w:r>
      </w:ins>
    </w:p>
    <w:p w14:paraId="0B9250E2" w14:textId="77777777" w:rsidR="00005621" w:rsidRDefault="00005621" w:rsidP="00005621">
      <w:pPr>
        <w:rPr>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14:paraId="07359691" w14:textId="760A8C77" w:rsidR="00005621" w:rsidDel="00FB51F5" w:rsidRDefault="00005621" w:rsidP="00005621">
      <w:pPr>
        <w:pStyle w:val="EditorsNote"/>
        <w:rPr>
          <w:del w:id="10" w:author="Jaewoo Kim (LG Electronics)" w:date="2022-08-09T09:48:00Z"/>
        </w:rPr>
      </w:pPr>
      <w:del w:id="11" w:author="Jaewoo Kim (LG Electronics)" w:date="2022-08-09T09:48:00Z">
        <w:r w:rsidDel="00FB51F5">
          <w:delText>Editor's note:</w:delText>
        </w:r>
        <w:r w:rsidDel="00FB51F5">
          <w:tab/>
          <w:delText>Whether MICO/PSM mode or a different indication of unreachability in the AMF/CN is FFS.</w:delText>
        </w:r>
      </w:del>
    </w:p>
    <w:p w14:paraId="2DDDEF73" w14:textId="77777777" w:rsidR="00005621" w:rsidRDefault="00005621" w:rsidP="00005621">
      <w:pPr>
        <w:pStyle w:val="30"/>
      </w:pPr>
      <w:bookmarkStart w:id="12" w:name="_Toc104439725"/>
      <w:r>
        <w:lastRenderedPageBreak/>
        <w:t>6.11.2</w:t>
      </w:r>
      <w:r>
        <w:tab/>
        <w:t>Procedures</w:t>
      </w:r>
      <w:bookmarkEnd w:id="12"/>
    </w:p>
    <w:p w14:paraId="3637E027" w14:textId="77777777" w:rsidR="00005621" w:rsidRDefault="00005621" w:rsidP="00005621">
      <w:pPr>
        <w:pStyle w:val="4"/>
      </w:pPr>
      <w:bookmarkStart w:id="13" w:name="_Toc104439726"/>
      <w:r>
        <w:t>6.11.2.1</w:t>
      </w:r>
      <w:r>
        <w:tab/>
        <w:t>5GS UE Leaving Coverage Procedure</w:t>
      </w:r>
      <w:bookmarkEnd w:id="13"/>
    </w:p>
    <w:p w14:paraId="189EF5B0" w14:textId="77777777" w:rsidR="00005621" w:rsidRPr="00BD6DB1" w:rsidRDefault="00005621" w:rsidP="00005621">
      <w:pPr>
        <w:rPr>
          <w:noProof/>
        </w:rPr>
      </w:pPr>
      <w:r>
        <w:rPr>
          <w:noProof/>
        </w:rPr>
        <w:t>This procedure is used when the UE is leaving coverage.</w:t>
      </w:r>
    </w:p>
    <w:bookmarkStart w:id="14" w:name="_MON_1684549432"/>
    <w:bookmarkEnd w:id="14"/>
    <w:p w14:paraId="25441949" w14:textId="10C991B8" w:rsidR="00005621" w:rsidRDefault="00005621" w:rsidP="00005621">
      <w:pPr>
        <w:pStyle w:val="TH"/>
        <w:rPr>
          <w:ins w:id="15" w:author="Jaewoo Kim (LG Electronics)" w:date="2022-08-09T09:50:00Z"/>
        </w:rPr>
      </w:pPr>
      <w:del w:id="16" w:author="Jaewoo Kim (LG Electronics)" w:date="2022-08-09T09:49:00Z">
        <w:r w:rsidDel="00DE3F41">
          <w:object w:dxaOrig="7032" w:dyaOrig="4349" w14:anchorId="5DD75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243.6pt" o:ole="">
              <v:imagedata r:id="rId8" o:title=""/>
            </v:shape>
            <o:OLEObject Type="Embed" ProgID="Word.Picture.8" ShapeID="_x0000_i1025" DrawAspect="Content" ObjectID="_1721657852" r:id="rId9"/>
          </w:object>
        </w:r>
      </w:del>
    </w:p>
    <w:p w14:paraId="4F5296EE" w14:textId="586D8696" w:rsidR="00DE3F41" w:rsidRDefault="00DE3F41" w:rsidP="00005621">
      <w:pPr>
        <w:pStyle w:val="TH"/>
      </w:pPr>
      <w:ins w:id="17" w:author="Jaewoo Kim (LG Electronics)" w:date="2022-08-09T09:50:00Z">
        <w:r>
          <w:object w:dxaOrig="8760" w:dyaOrig="5700" w14:anchorId="2E74F87C">
            <v:shape id="_x0000_i1026" type="#_x0000_t75" style="width:345.5pt;height:224.4pt" o:ole="">
              <v:imagedata r:id="rId10" o:title=""/>
            </v:shape>
            <o:OLEObject Type="Embed" ProgID="Visio.Drawing.15" ShapeID="_x0000_i1026" DrawAspect="Content" ObjectID="_1721657853" r:id="rId11"/>
          </w:object>
        </w:r>
      </w:ins>
    </w:p>
    <w:p w14:paraId="408ACFC6" w14:textId="77777777" w:rsidR="00005621" w:rsidRDefault="00005621" w:rsidP="00005621">
      <w:pPr>
        <w:pStyle w:val="TF"/>
      </w:pPr>
      <w:r>
        <w:t>Figure 6.11.2.1-1: UE Leaving Coverage Procedure</w:t>
      </w:r>
    </w:p>
    <w:p w14:paraId="2851B8FF" w14:textId="77777777" w:rsidR="00005621" w:rsidRDefault="00005621" w:rsidP="00005621">
      <w:pPr>
        <w:pStyle w:val="B1"/>
      </w:pPr>
      <w:r>
        <w:t>1a.</w:t>
      </w:r>
      <w:r>
        <w:tab/>
        <w:t>RAN detects the UE is leaving coverage and initiates N2 UE Context Release Request if the UE is in RRC_CONNECTED.</w:t>
      </w:r>
    </w:p>
    <w:p w14:paraId="6232CED9" w14:textId="77777777" w:rsidR="00005621" w:rsidRDefault="00005621" w:rsidP="00005621">
      <w:pPr>
        <w:pStyle w:val="B1"/>
      </w:pPr>
      <w:r>
        <w:t>1b.</w:t>
      </w:r>
      <w:r>
        <w:tab/>
        <w:t>The UE sends a Registration Request including:</w:t>
      </w:r>
    </w:p>
    <w:p w14:paraId="52364E39" w14:textId="77777777" w:rsidR="00005621" w:rsidRDefault="00005621" w:rsidP="00005621">
      <w:pPr>
        <w:pStyle w:val="B2"/>
      </w:pPr>
      <w:r>
        <w:t>-</w:t>
      </w:r>
      <w:r>
        <w:tab/>
        <w:t>[Optional] a time when it expects to return to coverage, and/or</w:t>
      </w:r>
    </w:p>
    <w:p w14:paraId="0863B00F" w14:textId="77777777" w:rsidR="00005621" w:rsidRDefault="00005621" w:rsidP="00005621">
      <w:pPr>
        <w:pStyle w:val="B2"/>
      </w:pPr>
      <w:r>
        <w:t>-</w:t>
      </w:r>
      <w:r>
        <w:tab/>
        <w:t>[Optional] where the UE believes it will be when it returns to coverage, and/or</w:t>
      </w:r>
    </w:p>
    <w:p w14:paraId="7365F0A2" w14:textId="77777777" w:rsidR="00005621" w:rsidRDefault="00005621" w:rsidP="00005621">
      <w:pPr>
        <w:pStyle w:val="B2"/>
      </w:pPr>
      <w:r>
        <w:t>-</w:t>
      </w:r>
      <w:r>
        <w:tab/>
        <w:t>[Optional] an indication that it does not know when or where it will be back in coverage.</w:t>
      </w:r>
    </w:p>
    <w:p w14:paraId="28CD781B" w14:textId="77777777" w:rsidR="00005621" w:rsidRDefault="00005621" w:rsidP="00005621">
      <w:pPr>
        <w:pStyle w:val="B2"/>
        <w:rPr>
          <w:rFonts w:eastAsiaTheme="minorEastAsia"/>
          <w:lang w:eastAsia="zh-CN"/>
        </w:rPr>
      </w:pPr>
      <w:r>
        <w:t>-</w:t>
      </w:r>
      <w:r>
        <w:tab/>
        <w:t xml:space="preserve">[Optional] an indication that the UE is leaving coverage if the UE has previously received </w:t>
      </w:r>
      <w:r w:rsidRPr="009648BB">
        <w:rPr>
          <w:rFonts w:eastAsiaTheme="minorEastAsia"/>
          <w:lang w:eastAsia="zh-CN"/>
        </w:rPr>
        <w:t>a Leaving Notification Indication</w:t>
      </w:r>
      <w:r>
        <w:rPr>
          <w:rFonts w:eastAsiaTheme="minorEastAsia"/>
          <w:lang w:eastAsia="zh-CN"/>
        </w:rPr>
        <w:t xml:space="preserve"> instructing the UE to </w:t>
      </w:r>
      <w:r w:rsidRPr="009648BB">
        <w:rPr>
          <w:rFonts w:eastAsiaTheme="minorEastAsia"/>
          <w:lang w:eastAsia="zh-CN"/>
        </w:rPr>
        <w:t xml:space="preserve">notify the network </w:t>
      </w:r>
      <w:r>
        <w:rPr>
          <w:rFonts w:eastAsiaTheme="minorEastAsia"/>
          <w:lang w:eastAsia="zh-CN"/>
        </w:rPr>
        <w:t xml:space="preserve">when it is </w:t>
      </w:r>
      <w:r w:rsidRPr="009648BB">
        <w:rPr>
          <w:rFonts w:eastAsiaTheme="minorEastAsia"/>
          <w:lang w:eastAsia="zh-CN"/>
        </w:rPr>
        <w:t>leaving the network coverage</w:t>
      </w:r>
      <w:r>
        <w:rPr>
          <w:rFonts w:eastAsiaTheme="minorEastAsia"/>
          <w:lang w:eastAsia="zh-CN"/>
        </w:rPr>
        <w:t>.</w:t>
      </w:r>
    </w:p>
    <w:p w14:paraId="6D856405" w14:textId="77777777" w:rsidR="00005621" w:rsidRPr="00370C52" w:rsidRDefault="00005621" w:rsidP="00005621">
      <w:pPr>
        <w:pStyle w:val="B1"/>
      </w:pPr>
      <w:r>
        <w:lastRenderedPageBreak/>
        <w:tab/>
        <w:t>The UE may be in RRC_IDLE or RRC_CONNECTED when it determines it needs to send the Registration Request.</w:t>
      </w:r>
    </w:p>
    <w:p w14:paraId="315B0735" w14:textId="77777777" w:rsidR="00005621" w:rsidRDefault="00005621" w:rsidP="00005621">
      <w:pPr>
        <w:pStyle w:val="B1"/>
      </w:pPr>
      <w:r>
        <w:t>1c.</w:t>
      </w:r>
      <w:r>
        <w:tab/>
      </w:r>
      <w:proofErr w:type="gramStart"/>
      <w:r>
        <w:t>If</w:t>
      </w:r>
      <w:proofErr w:type="gramEnd"/>
      <w:r>
        <w:t xml:space="preserve"> the AMF detects that the UE is about to leave the current network coverage based on the coverage information, the AMF may trigger this procedure to move UE into CM-IDLE state when the UE is still within the network coverage.</w:t>
      </w:r>
    </w:p>
    <w:p w14:paraId="0C304B9B" w14:textId="77777777" w:rsidR="00005621" w:rsidRDefault="00005621" w:rsidP="00005621">
      <w:pPr>
        <w:pStyle w:val="B1"/>
      </w:pPr>
      <w:r>
        <w:t>2.</w:t>
      </w:r>
      <w:r>
        <w:tab/>
        <w:t>[Optional] The AMF make request predicated mobility and coverage information from the NWDAF.</w:t>
      </w:r>
    </w:p>
    <w:p w14:paraId="33D13A7F" w14:textId="77777777" w:rsidR="00005621" w:rsidRDefault="00005621" w:rsidP="00005621">
      <w:pPr>
        <w:pStyle w:val="B1"/>
      </w:pPr>
      <w:r>
        <w:t>3.</w:t>
      </w:r>
      <w:r>
        <w:tab/>
        <w:t xml:space="preserve">If the AMF had provided the UE with a </w:t>
      </w:r>
      <w:r w:rsidRPr="009648BB">
        <w:rPr>
          <w:rFonts w:eastAsiaTheme="minorEastAsia"/>
          <w:lang w:eastAsia="zh-CN"/>
        </w:rPr>
        <w:t>Leaving Notification Indication</w:t>
      </w:r>
      <w:r>
        <w:rPr>
          <w:rFonts w:eastAsiaTheme="minorEastAsia"/>
          <w:lang w:eastAsia="zh-CN"/>
        </w:rPr>
        <w:t xml:space="preserve"> and the UE is indicating that it is leaving coverage then a Registration Accept is sent, otherwise </w:t>
      </w:r>
      <w:r>
        <w:t>the AMF takes into account the UEs indications in Registration Request about mobility to determine whether to:</w:t>
      </w:r>
    </w:p>
    <w:p w14:paraId="7CBDF505" w14:textId="77777777" w:rsidR="00005621" w:rsidRPr="00370C52" w:rsidRDefault="00005621" w:rsidP="00005621">
      <w:pPr>
        <w:pStyle w:val="B2"/>
      </w:pPr>
      <w:r>
        <w:t>-</w:t>
      </w:r>
      <w:r>
        <w:tab/>
        <w:t xml:space="preserve">Provide the UE with an </w:t>
      </w:r>
      <w:proofErr w:type="spellStart"/>
      <w:r>
        <w:t>eDRX</w:t>
      </w:r>
      <w:proofErr w:type="spellEnd"/>
      <w:r>
        <w:t xml:space="preserve"> configuration the UE should follow, if there is no satellite coverage available to the UE at a specific location.</w:t>
      </w:r>
    </w:p>
    <w:p w14:paraId="1E6DCDAF" w14:textId="77777777" w:rsidR="00005621" w:rsidRDefault="00005621" w:rsidP="00005621">
      <w:pPr>
        <w:pStyle w:val="B2"/>
      </w:pPr>
      <w:r>
        <w:t>-</w:t>
      </w:r>
      <w:r>
        <w:tab/>
        <w:t>Enable MICO/PSM mode for the UE, providing a periodic registration timer to the UE that coincides with coverage in the future so that the UE performs Periodic Registration or TAU when it returns to coverage.</w:t>
      </w:r>
    </w:p>
    <w:p w14:paraId="757878A1" w14:textId="77777777" w:rsidR="00005621" w:rsidRDefault="00005621" w:rsidP="00005621">
      <w:pPr>
        <w:pStyle w:val="B2"/>
        <w:rPr>
          <w:ins w:id="18" w:author="Jaewoo Kim (LG Electronics)" w:date="2022-08-09T09:50:00Z"/>
        </w:rPr>
      </w:pPr>
      <w:r>
        <w:t>-</w:t>
      </w:r>
      <w:r>
        <w:tab/>
        <w:t xml:space="preserve">Provide the UE with a </w:t>
      </w:r>
      <w:r w:rsidRPr="009648BB">
        <w:rPr>
          <w:rFonts w:eastAsiaTheme="minorEastAsia"/>
          <w:lang w:eastAsia="zh-CN"/>
        </w:rPr>
        <w:t>Leaving Notification Indication</w:t>
      </w:r>
      <w:r>
        <w:rPr>
          <w:rFonts w:eastAsiaTheme="minorEastAsia"/>
          <w:lang w:eastAsia="zh-CN"/>
        </w:rPr>
        <w:t xml:space="preserve"> </w:t>
      </w:r>
      <w:r>
        <w:t>so the UE informs the CN when leaves or returns to coverage in the future and use MICO/PSM mode until the UE is out of coverage. The CN should provide a periodic registration timer to the UE that covers the longest expected period out of coverage.</w:t>
      </w:r>
    </w:p>
    <w:p w14:paraId="5E64457D" w14:textId="494C5DE4" w:rsidR="00DE3F41" w:rsidRPr="00DE3F41" w:rsidRDefault="00DE3F41" w:rsidP="00005621">
      <w:pPr>
        <w:pStyle w:val="B2"/>
      </w:pPr>
      <w:ins w:id="19" w:author="Jaewoo Kim (LG Electronics)" w:date="2022-08-09T09:50:00Z">
        <w:r>
          <w:t>-</w:t>
        </w:r>
        <w:r>
          <w:tab/>
          <w:t xml:space="preserve">If the UE and the AMF had negotiated </w:t>
        </w:r>
        <w:r w:rsidRPr="00873BDC">
          <w:t xml:space="preserve">NTN MO </w:t>
        </w:r>
        <w:proofErr w:type="spellStart"/>
        <w:r w:rsidRPr="00873BDC">
          <w:t>Backoff</w:t>
        </w:r>
        <w:proofErr w:type="spellEnd"/>
        <w:r>
          <w:t xml:space="preserve"> Mode, the AMF may include an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w:t>
        </w:r>
      </w:ins>
    </w:p>
    <w:p w14:paraId="29B8B253" w14:textId="77777777" w:rsidR="00005621" w:rsidRDefault="00005621" w:rsidP="00005621">
      <w:pPr>
        <w:pStyle w:val="B1"/>
        <w:tabs>
          <w:tab w:val="left" w:pos="1148"/>
        </w:tabs>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14:paraId="2D9DDB1E" w14:textId="77777777" w:rsidR="00005621" w:rsidRDefault="00005621" w:rsidP="00005621">
      <w:pPr>
        <w:pStyle w:val="B1"/>
        <w:rPr>
          <w:ins w:id="20" w:author="Jaewoo Kim (LG Electronics)" w:date="2022-08-09T09:50:00Z"/>
        </w:rPr>
      </w:pPr>
      <w:r>
        <w:tab/>
        <w:t xml:space="preserve">If Registration Request </w:t>
      </w:r>
      <w:proofErr w:type="gramStart"/>
      <w:r>
        <w:t>was received</w:t>
      </w:r>
      <w:proofErr w:type="gramEnd"/>
      <w:r>
        <w:t xml:space="preserve"> in Step 1b, then the AMF responds with Registration Accept (step 3b) otherwise the AMF uses the UE Configuration Update procedure (step 3a).</w:t>
      </w:r>
    </w:p>
    <w:p w14:paraId="443AA445" w14:textId="1DB81FFF" w:rsidR="00DE3F41" w:rsidRDefault="00DE3F41" w:rsidP="00005621">
      <w:pPr>
        <w:pStyle w:val="B1"/>
        <w:rPr>
          <w:ins w:id="21" w:author="Jaewoo Kim (LG Electronics)" w:date="2022-08-09T09:51:00Z"/>
        </w:rPr>
      </w:pPr>
      <w:ins w:id="22" w:author="Jaewoo Kim (LG Electronics)" w:date="2022-08-09T09:50:00Z">
        <w:r>
          <w:rPr>
            <w:lang w:eastAsia="ko-KR"/>
          </w:rPr>
          <w:tab/>
        </w:r>
        <w:r>
          <w:t xml:space="preserve">The AMF may include an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 during UE Configuration Update procedure.</w:t>
        </w:r>
      </w:ins>
    </w:p>
    <w:p w14:paraId="74DE73BE" w14:textId="692ABF94" w:rsidR="00DE3F41" w:rsidRPr="00DE3F41" w:rsidRDefault="00DE3F41" w:rsidP="00005621">
      <w:pPr>
        <w:pStyle w:val="B1"/>
      </w:pPr>
      <w:ins w:id="23" w:author="Jaewoo Kim (LG Electronics)" w:date="2022-08-09T09:51:00Z">
        <w:r>
          <w:t>4.</w:t>
        </w:r>
        <w:r>
          <w:tab/>
        </w:r>
        <w:r>
          <w:rPr>
            <w:rFonts w:hint="eastAsia"/>
            <w:lang w:eastAsia="ko-KR"/>
          </w:rPr>
          <w:t>Th</w:t>
        </w:r>
        <w:r>
          <w:rPr>
            <w:lang w:eastAsia="ko-KR"/>
          </w:rPr>
          <w:t>e AMF sends an N2 UE Context Release Command to the (R</w:t>
        </w:r>
        <w:proofErr w:type="gramStart"/>
        <w:r>
          <w:rPr>
            <w:lang w:eastAsia="ko-KR"/>
          </w:rPr>
          <w:t>)AN</w:t>
        </w:r>
        <w:proofErr w:type="gramEnd"/>
        <w:r>
          <w:rPr>
            <w:lang w:eastAsia="ko-KR"/>
          </w:rPr>
          <w:t>.</w:t>
        </w:r>
      </w:ins>
    </w:p>
    <w:p w14:paraId="1BEBD3E2" w14:textId="2585C8AA" w:rsidR="00005621" w:rsidRDefault="00005621" w:rsidP="00005621">
      <w:pPr>
        <w:pStyle w:val="B1"/>
      </w:pPr>
      <w:del w:id="24" w:author="Jaewoo Kim (LG Electronics)" w:date="2022-08-09T09:51:00Z">
        <w:r w:rsidDel="00DE3F41">
          <w:delText>4</w:delText>
        </w:r>
      </w:del>
      <w:ins w:id="25" w:author="Jaewoo Kim (LG Electronics)" w:date="2022-08-09T09:51:00Z">
        <w:r w:rsidR="00DE3F41">
          <w:t>5</w:t>
        </w:r>
      </w:ins>
      <w:r>
        <w:t>.</w:t>
      </w:r>
      <w:r>
        <w:tab/>
        <w:t>Steps 2 onwards of the AN Release Procedure as defined in clause 4.2.6 of TS 23.502 [3].</w:t>
      </w:r>
    </w:p>
    <w:p w14:paraId="412C519B" w14:textId="77777777" w:rsidR="00005621" w:rsidRDefault="00005621" w:rsidP="00005621">
      <w:pPr>
        <w:pStyle w:val="4"/>
      </w:pPr>
      <w:bookmarkStart w:id="26" w:name="_Toc104439727"/>
      <w:r>
        <w:t>6.11.2.2</w:t>
      </w:r>
      <w:r>
        <w:tab/>
        <w:t>EPS UE Leaving Coverage Procedure</w:t>
      </w:r>
      <w:bookmarkEnd w:id="26"/>
    </w:p>
    <w:p w14:paraId="5C436C3E" w14:textId="68919A4C" w:rsidR="00005621" w:rsidRDefault="00005621" w:rsidP="00005621">
      <w:pPr>
        <w:rPr>
          <w:noProof/>
        </w:rPr>
      </w:pPr>
      <w:r>
        <w:rPr>
          <w:noProof/>
        </w:rPr>
        <w:t xml:space="preserve">For the </w:t>
      </w:r>
      <w:r w:rsidRPr="00AB0A60">
        <w:rPr>
          <w:noProof/>
        </w:rPr>
        <w:t>procedure for a UE leaving coverage in EPS</w:t>
      </w:r>
      <w:r>
        <w:rPr>
          <w:noProof/>
        </w:rPr>
        <w:t xml:space="preserve"> is the same as the 5GS procedure in clause </w:t>
      </w:r>
      <w:r w:rsidRPr="00005621">
        <w:rPr>
          <w:noProof/>
        </w:rPr>
        <w:t>6.</w:t>
      </w:r>
      <w:del w:id="27" w:author="Jaewoo Kim (LG Electronics)" w:date="2022-08-09T09:27:00Z">
        <w:r w:rsidRPr="00005621" w:rsidDel="00005621">
          <w:rPr>
            <w:noProof/>
          </w:rPr>
          <w:delText>x</w:delText>
        </w:r>
      </w:del>
      <w:ins w:id="28" w:author="Jaewoo Kim (LG Electronics)" w:date="2022-08-09T09:27:00Z">
        <w:r>
          <w:rPr>
            <w:noProof/>
          </w:rPr>
          <w:t>11</w:t>
        </w:r>
      </w:ins>
      <w:r w:rsidRPr="00005621">
        <w:rPr>
          <w:noProof/>
        </w:rPr>
        <w:t>.2.</w:t>
      </w:r>
      <w:del w:id="29" w:author="Jaewoo Kim (LG Electronics)" w:date="2022-08-09T09:27:00Z">
        <w:r w:rsidRPr="00005621" w:rsidDel="00005621">
          <w:rPr>
            <w:noProof/>
          </w:rPr>
          <w:delText>2</w:delText>
        </w:r>
      </w:del>
      <w:ins w:id="30" w:author="Jaewoo Kim (LG Electronics)" w:date="2022-08-09T09:27:00Z">
        <w:r>
          <w:rPr>
            <w:noProof/>
          </w:rPr>
          <w:t>1</w:t>
        </w:r>
      </w:ins>
      <w:r>
        <w:rPr>
          <w:noProof/>
        </w:rPr>
        <w:t>. with the following modifications:</w:t>
      </w:r>
    </w:p>
    <w:p w14:paraId="219C6490" w14:textId="77777777" w:rsidR="00005621" w:rsidRDefault="00005621" w:rsidP="00005621">
      <w:pPr>
        <w:pStyle w:val="B1"/>
        <w:rPr>
          <w:lang w:eastAsia="zh-CN"/>
        </w:rPr>
      </w:pPr>
      <w:r>
        <w:rPr>
          <w:lang w:eastAsia="zh-CN"/>
        </w:rPr>
        <w:t>-</w:t>
      </w:r>
      <w:r>
        <w:rPr>
          <w:lang w:eastAsia="zh-CN"/>
        </w:rPr>
        <w:tab/>
        <w:t>Throughout: The TAU procedure instead of the Registration Procedure is used.</w:t>
      </w:r>
    </w:p>
    <w:p w14:paraId="07CA9A38" w14:textId="77777777" w:rsidR="00005621" w:rsidRDefault="00005621" w:rsidP="00005621">
      <w:pPr>
        <w:pStyle w:val="B1"/>
        <w:rPr>
          <w:lang w:eastAsia="zh-CN"/>
        </w:rPr>
      </w:pPr>
      <w:r>
        <w:rPr>
          <w:lang w:eastAsia="zh-CN"/>
        </w:rPr>
        <w:t>-</w:t>
      </w:r>
      <w:r>
        <w:rPr>
          <w:lang w:eastAsia="zh-CN"/>
        </w:rPr>
        <w:tab/>
        <w:t>Steps 1b &amp; 3b: The ATTACH procedure may additionally be used.</w:t>
      </w:r>
    </w:p>
    <w:p w14:paraId="028B08C6" w14:textId="77777777" w:rsidR="00005621" w:rsidRDefault="00005621" w:rsidP="00005621">
      <w:pPr>
        <w:pStyle w:val="B1"/>
        <w:rPr>
          <w:lang w:eastAsia="zh-CN"/>
        </w:rPr>
      </w:pPr>
      <w:r>
        <w:rPr>
          <w:lang w:eastAsia="zh-CN"/>
        </w:rPr>
        <w:t>-</w:t>
      </w:r>
      <w:r>
        <w:rPr>
          <w:lang w:eastAsia="zh-CN"/>
        </w:rPr>
        <w:tab/>
        <w:t xml:space="preserve">Steps 2 and 3a: The NWDAF and UCU procedure are not available in EPS, so these steps </w:t>
      </w:r>
      <w:proofErr w:type="gramStart"/>
      <w:r>
        <w:rPr>
          <w:lang w:eastAsia="zh-CN"/>
        </w:rPr>
        <w:t>don't</w:t>
      </w:r>
      <w:proofErr w:type="gramEnd"/>
      <w:r>
        <w:rPr>
          <w:lang w:eastAsia="zh-CN"/>
        </w:rPr>
        <w:t xml:space="preserve"> apply.</w:t>
      </w:r>
    </w:p>
    <w:p w14:paraId="2ADC50C6" w14:textId="666D5F38" w:rsidR="00005621" w:rsidRDefault="00005621" w:rsidP="00005621">
      <w:pPr>
        <w:pStyle w:val="B1"/>
      </w:pPr>
      <w:r>
        <w:rPr>
          <w:lang w:eastAsia="zh-CN"/>
        </w:rPr>
        <w:t>-</w:t>
      </w:r>
      <w:r>
        <w:rPr>
          <w:lang w:eastAsia="zh-CN"/>
        </w:rPr>
        <w:tab/>
      </w:r>
      <w:r w:rsidRPr="008A2581">
        <w:rPr>
          <w:lang w:eastAsia="zh-CN"/>
        </w:rPr>
        <w:t>Step</w:t>
      </w:r>
      <w:r>
        <w:rPr>
          <w:lang w:eastAsia="zh-CN"/>
        </w:rPr>
        <w:t> </w:t>
      </w:r>
      <w:del w:id="31" w:author="Jaewoo Kim (LG Electronics)" w:date="2022-08-09T09:27:00Z">
        <w:r w:rsidDel="00005621">
          <w:rPr>
            <w:lang w:eastAsia="zh-CN"/>
          </w:rPr>
          <w:delText>4</w:delText>
        </w:r>
      </w:del>
      <w:ins w:id="32" w:author="Jaewoo Kim (LG Electronics)" w:date="2022-08-09T09:27:00Z">
        <w:r>
          <w:rPr>
            <w:lang w:eastAsia="zh-CN"/>
          </w:rPr>
          <w:t>5</w:t>
        </w:r>
      </w:ins>
      <w:r w:rsidRPr="008A2581">
        <w:rPr>
          <w:lang w:eastAsia="zh-CN"/>
        </w:rPr>
        <w:t>: S1 UE Context Release Command and t</w:t>
      </w:r>
      <w:r>
        <w:rPr>
          <w:lang w:eastAsia="zh-CN"/>
        </w:rPr>
        <w:t xml:space="preserve">he S1 release </w:t>
      </w:r>
      <w:proofErr w:type="gramStart"/>
      <w:r>
        <w:rPr>
          <w:lang w:eastAsia="zh-CN"/>
        </w:rPr>
        <w:t>procedure,</w:t>
      </w:r>
      <w:proofErr w:type="gramEnd"/>
      <w:r>
        <w:rPr>
          <w:lang w:eastAsia="zh-CN"/>
        </w:rPr>
        <w:t xml:space="preserve"> see</w:t>
      </w:r>
      <w:r w:rsidRPr="008A2581">
        <w:rPr>
          <w:lang w:eastAsia="zh-CN"/>
        </w:rPr>
        <w:t xml:space="preserve"> clause</w:t>
      </w:r>
      <w:r>
        <w:t> </w:t>
      </w:r>
      <w:r w:rsidRPr="008A2581">
        <w:rPr>
          <w:lang w:eastAsia="zh-CN"/>
        </w:rPr>
        <w:t>5.3.5</w:t>
      </w:r>
      <w:r>
        <w:rPr>
          <w:lang w:eastAsia="zh-CN"/>
        </w:rPr>
        <w:t xml:space="preserve"> of TS </w:t>
      </w:r>
      <w:r w:rsidRPr="008A2581">
        <w:rPr>
          <w:lang w:eastAsia="zh-CN"/>
        </w:rPr>
        <w:t>23.401</w:t>
      </w:r>
      <w:r>
        <w:rPr>
          <w:lang w:eastAsia="zh-CN"/>
        </w:rPr>
        <w:t> </w:t>
      </w:r>
      <w:r w:rsidRPr="008A2581">
        <w:rPr>
          <w:lang w:eastAsia="zh-CN"/>
        </w:rPr>
        <w:t>[5], instead of the N1 UE Context Release Command and the AN Release Procedure is used.</w:t>
      </w:r>
    </w:p>
    <w:p w14:paraId="6113824A" w14:textId="77777777" w:rsidR="00005621" w:rsidRDefault="00005621" w:rsidP="00005621">
      <w:pPr>
        <w:pStyle w:val="4"/>
      </w:pPr>
      <w:bookmarkStart w:id="33" w:name="_Toc104439728"/>
      <w:r>
        <w:t>6.11.2.3</w:t>
      </w:r>
      <w:r>
        <w:tab/>
        <w:t>EPS and 5GS UE Returning to Coverage Procedure</w:t>
      </w:r>
      <w:bookmarkEnd w:id="33"/>
    </w:p>
    <w:p w14:paraId="447A30DE" w14:textId="77777777" w:rsidR="00005621" w:rsidRDefault="00005621" w:rsidP="00005621">
      <w:pPr>
        <w:rPr>
          <w:noProof/>
        </w:rPr>
      </w:pPr>
      <w:r>
        <w:rPr>
          <w:noProof/>
        </w:rPr>
        <w:t>This procedure is used when the UE returns to coverage if it was instructed to inform the network during the leaving coverage procedure that it has returned to coverage or e.g. if the time the UE returns to coverage is different from the expected time as determined in the leaving procedure.</w:t>
      </w:r>
    </w:p>
    <w:p w14:paraId="1EB18247" w14:textId="77777777" w:rsidR="00005621" w:rsidRDefault="00005621" w:rsidP="00005621">
      <w:pPr>
        <w:rPr>
          <w:noProof/>
        </w:rPr>
      </w:pPr>
      <w:r>
        <w:rPr>
          <w:noProof/>
        </w:rPr>
        <w:t>If 5GS is used then the Registration procedure as defined in clause 4.2.2.2 of TS 23.502 [3] is reused and if EPS is used then Tracking Area Update procedure is used as defined in TS 23.401 [5].</w:t>
      </w:r>
    </w:p>
    <w:p w14:paraId="1ADF982A" w14:textId="6A6D6066" w:rsidR="00005621" w:rsidDel="00FB51F5" w:rsidRDefault="00005621" w:rsidP="00005621">
      <w:pPr>
        <w:pStyle w:val="EditorsNote"/>
        <w:rPr>
          <w:del w:id="34" w:author="Jaewoo Kim (LG Electronics)" w:date="2022-08-09T09:48:00Z"/>
        </w:rPr>
      </w:pPr>
      <w:del w:id="35" w:author="Jaewoo Kim (LG Electronics)" w:date="2022-08-09T09:48:00Z">
        <w:r w:rsidDel="00FB51F5">
          <w:delText>Editor's note:</w:delText>
        </w:r>
        <w:r w:rsidDel="00FB51F5">
          <w:tab/>
          <w:delText>It is FFS whether enhancements are required based on whether MICO or a different mode is used while the UE is out of coverage.</w:delText>
        </w:r>
      </w:del>
    </w:p>
    <w:p w14:paraId="0EDD49D8" w14:textId="77777777" w:rsidR="00005621" w:rsidRDefault="00005621" w:rsidP="00005621">
      <w:pPr>
        <w:rPr>
          <w:noProof/>
        </w:rPr>
      </w:pPr>
      <w:r>
        <w:rPr>
          <w:noProof/>
        </w:rPr>
        <w:lastRenderedPageBreak/>
        <w:t xml:space="preserve">The triggers the UE uses to detect coverage can be UE implementation dependent or defined by other solutions. The UE may take into account any previously received satellite </w:t>
      </w:r>
      <w:r w:rsidRPr="00DF1481">
        <w:rPr>
          <w:noProof/>
        </w:rPr>
        <w:t>ephemeris</w:t>
      </w:r>
      <w:r>
        <w:rPr>
          <w:noProof/>
        </w:rPr>
        <w:t>/coverage information from RAN, its expected or known position and time to determine whether to look for coverage.</w:t>
      </w:r>
    </w:p>
    <w:p w14:paraId="5A669AFD" w14:textId="77777777" w:rsidR="00005621" w:rsidRDefault="00005621" w:rsidP="00005621">
      <w:pPr>
        <w:pStyle w:val="30"/>
      </w:pPr>
      <w:bookmarkStart w:id="36" w:name="_Toc104439729"/>
      <w:r>
        <w:t>6.11.3</w:t>
      </w:r>
      <w:r>
        <w:tab/>
        <w:t>Impacts on existing nodes and functionalities</w:t>
      </w:r>
      <w:bookmarkEnd w:id="36"/>
    </w:p>
    <w:p w14:paraId="2D54CC9B" w14:textId="77777777" w:rsidR="00005621" w:rsidRDefault="00005621" w:rsidP="00005621">
      <w:pPr>
        <w:rPr>
          <w:rFonts w:eastAsia="SimSun"/>
          <w:b/>
          <w:bCs/>
        </w:rPr>
      </w:pPr>
      <w:r>
        <w:rPr>
          <w:rFonts w:eastAsia="SimSun"/>
          <w:b/>
          <w:bCs/>
        </w:rPr>
        <w:t>UE:</w:t>
      </w:r>
    </w:p>
    <w:p w14:paraId="293A10FB" w14:textId="77777777" w:rsidR="00005621" w:rsidRDefault="00005621" w:rsidP="0000562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Provide the AMF/MME with indications about its mobility predictability, including </w:t>
      </w:r>
      <w:r w:rsidRPr="00656377">
        <w:rPr>
          <w:rFonts w:eastAsiaTheme="minorEastAsia"/>
          <w:lang w:eastAsia="zh-CN"/>
        </w:rPr>
        <w:t>extrapolated</w:t>
      </w:r>
      <w:r>
        <w:rPr>
          <w:rFonts w:eastAsiaTheme="minorEastAsia"/>
          <w:lang w:eastAsia="zh-CN"/>
        </w:rPr>
        <w:t xml:space="preserve"> future location and/or time in coverage, whether it is stationary/predictable mobility or not predictable.</w:t>
      </w:r>
    </w:p>
    <w:p w14:paraId="33AA2947" w14:textId="77777777" w:rsidR="00005621" w:rsidRDefault="00005621" w:rsidP="00005621">
      <w:pPr>
        <w:pStyle w:val="B1"/>
        <w:overflowPunct/>
        <w:autoSpaceDE/>
        <w:autoSpaceDN/>
        <w:adjustRightInd/>
        <w:textAlignment w:val="auto"/>
        <w:rPr>
          <w:ins w:id="37" w:author="Jaewoo Kim (LG Electronics)" w:date="2022-08-09T09:51:00Z"/>
          <w:rFonts w:eastAsiaTheme="minorEastAsia"/>
          <w:lang w:eastAsia="zh-CN"/>
        </w:rPr>
      </w:pPr>
      <w:r>
        <w:rPr>
          <w:rFonts w:eastAsiaTheme="minorEastAsia"/>
          <w:lang w:eastAsia="zh-CN"/>
        </w:rPr>
        <w:t>-</w:t>
      </w:r>
      <w:r>
        <w:rPr>
          <w:rFonts w:eastAsiaTheme="minorEastAsia"/>
          <w:lang w:eastAsia="zh-CN"/>
        </w:rPr>
        <w:tab/>
        <w:t>Send indications to the AMF/MME when it is leaving coverage/returning to coverage if instructed to do so.</w:t>
      </w:r>
    </w:p>
    <w:p w14:paraId="17599931" w14:textId="05DE207C" w:rsidR="00DE3F41" w:rsidRPr="00DE3F41" w:rsidRDefault="00DE3F41" w:rsidP="003261F8">
      <w:pPr>
        <w:pStyle w:val="B1"/>
        <w:overflowPunct/>
        <w:autoSpaceDE/>
        <w:autoSpaceDN/>
        <w:adjustRightInd/>
        <w:textAlignment w:val="auto"/>
        <w:rPr>
          <w:rFonts w:eastAsiaTheme="minorEastAsia"/>
          <w:lang w:eastAsia="zh-CN"/>
        </w:rPr>
      </w:pPr>
      <w:ins w:id="38" w:author="Jaewoo Kim (LG Electronics)" w:date="2022-08-09T09:51:00Z">
        <w:r>
          <w:rPr>
            <w:rFonts w:eastAsiaTheme="minorEastAsia"/>
            <w:lang w:eastAsia="zh-CN"/>
          </w:rPr>
          <w:t>-</w:t>
        </w:r>
        <w:r>
          <w:rPr>
            <w:rFonts w:eastAsiaTheme="minorEastAsia"/>
            <w:lang w:eastAsia="zh-CN"/>
          </w:rPr>
          <w:tab/>
        </w:r>
        <w:r>
          <w:rPr>
            <w:rFonts w:eastAsiaTheme="minorEastAsia"/>
            <w:lang w:eastAsia="ko-KR"/>
          </w:rPr>
          <w:t>Support</w:t>
        </w:r>
      </w:ins>
      <w:ins w:id="39" w:author="Jaewoo Kim (LG Electronics)" w:date="2022-08-09T17:30:00Z">
        <w:r w:rsidR="006870B9">
          <w:rPr>
            <w:rFonts w:eastAsiaTheme="minorEastAsia"/>
            <w:lang w:eastAsia="ko-KR"/>
          </w:rPr>
          <w:t xml:space="preserve"> </w:t>
        </w:r>
      </w:ins>
      <w:ins w:id="40" w:author="Jaewoo Kim (LG Electronics)" w:date="2022-08-09T09:51:00Z">
        <w:r w:rsidRPr="00873BDC">
          <w:rPr>
            <w:lang w:eastAsia="ko-KR"/>
          </w:rPr>
          <w:t xml:space="preserve">NTN MO </w:t>
        </w:r>
        <w:proofErr w:type="spellStart"/>
        <w:r w:rsidRPr="00873BDC">
          <w:rPr>
            <w:lang w:eastAsia="ko-KR"/>
          </w:rPr>
          <w:t>Backoff</w:t>
        </w:r>
        <w:proofErr w:type="spellEnd"/>
        <w:r w:rsidRPr="00873BDC">
          <w:rPr>
            <w:lang w:eastAsia="ko-KR"/>
          </w:rPr>
          <w:t xml:space="preserve"> </w:t>
        </w:r>
        <w:r>
          <w:rPr>
            <w:rFonts w:hint="eastAsia"/>
            <w:lang w:eastAsia="ko-KR"/>
          </w:rPr>
          <w:t xml:space="preserve">Mode </w:t>
        </w:r>
        <w:r>
          <w:rPr>
            <w:rFonts w:eastAsiaTheme="minorEastAsia" w:hint="eastAsia"/>
            <w:lang w:eastAsia="ko-KR"/>
          </w:rPr>
          <w:t>when it is about to leav</w:t>
        </w:r>
        <w:r>
          <w:rPr>
            <w:rFonts w:eastAsiaTheme="minorEastAsia"/>
            <w:lang w:eastAsia="ko-KR"/>
          </w:rPr>
          <w:t>ing coverage.</w:t>
        </w:r>
      </w:ins>
    </w:p>
    <w:p w14:paraId="21FE5632" w14:textId="77777777" w:rsidR="00005621" w:rsidRPr="00B60159" w:rsidRDefault="00005621" w:rsidP="00005621">
      <w:pPr>
        <w:rPr>
          <w:rFonts w:eastAsia="SimSun"/>
          <w:b/>
          <w:bCs/>
          <w:lang w:eastAsia="zh-CN"/>
        </w:rPr>
      </w:pPr>
      <w:r>
        <w:rPr>
          <w:rFonts w:eastAsia="SimSun"/>
          <w:b/>
          <w:bCs/>
        </w:rPr>
        <w:t>RAN</w:t>
      </w:r>
      <w:r w:rsidRPr="00B60159">
        <w:rPr>
          <w:rFonts w:eastAsia="SimSun"/>
          <w:b/>
          <w:bCs/>
        </w:rPr>
        <w:t>:</w:t>
      </w:r>
    </w:p>
    <w:p w14:paraId="353D87FE" w14:textId="77777777" w:rsidR="00005621" w:rsidRPr="00656377" w:rsidRDefault="00005621" w:rsidP="00005621">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Pr>
          <w:rFonts w:eastAsiaTheme="minorEastAsia"/>
          <w:lang w:eastAsia="zh-CN"/>
        </w:rPr>
        <w:t>Trigger AN Release for a UE if it is about to leave coverage.</w:t>
      </w:r>
    </w:p>
    <w:p w14:paraId="1496EE39" w14:textId="77777777" w:rsidR="00005621" w:rsidRPr="00B60159" w:rsidRDefault="00005621" w:rsidP="00005621">
      <w:pPr>
        <w:rPr>
          <w:rFonts w:eastAsia="SimSun"/>
          <w:b/>
          <w:bCs/>
        </w:rPr>
      </w:pPr>
      <w:r>
        <w:rPr>
          <w:rFonts w:eastAsia="SimSun"/>
          <w:b/>
          <w:bCs/>
        </w:rPr>
        <w:t>MME/AMF</w:t>
      </w:r>
      <w:r w:rsidRPr="00B60159">
        <w:rPr>
          <w:rFonts w:eastAsia="SimSun"/>
          <w:b/>
          <w:bCs/>
        </w:rPr>
        <w:t>:</w:t>
      </w:r>
    </w:p>
    <w:p w14:paraId="7D3DB71A" w14:textId="77777777" w:rsidR="00005621" w:rsidRDefault="00005621" w:rsidP="00005621">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Pr>
          <w:rFonts w:eastAsiaTheme="minorEastAsia"/>
          <w:lang w:eastAsia="zh-CN"/>
        </w:rPr>
        <w:t>verage given satellites motion.</w:t>
      </w:r>
    </w:p>
    <w:p w14:paraId="43A65BB4" w14:textId="77777777" w:rsidR="00005621" w:rsidRPr="00656377" w:rsidRDefault="00005621" w:rsidP="0000562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14:paraId="6018DA96" w14:textId="77777777" w:rsidR="00005621" w:rsidRDefault="00005621" w:rsidP="00005621">
      <w:pPr>
        <w:pStyle w:val="B1"/>
        <w:overflowPunct/>
        <w:autoSpaceDE/>
        <w:autoSpaceDN/>
        <w:adjustRightInd/>
        <w:textAlignment w:val="auto"/>
        <w:rPr>
          <w:rFonts w:eastAsiaTheme="minorEastAsia"/>
          <w:lang w:eastAsia="zh-CN"/>
        </w:rPr>
      </w:pPr>
      <w:r w:rsidRPr="00656377">
        <w:rPr>
          <w:rFonts w:eastAsiaTheme="minorEastAsia"/>
          <w:lang w:eastAsia="zh-CN"/>
        </w:rPr>
        <w:t>-</w:t>
      </w:r>
      <w:r>
        <w:rPr>
          <w:rFonts w:eastAsiaTheme="minorEastAsia"/>
          <w:lang w:eastAsia="zh-CN"/>
        </w:rPr>
        <w:tab/>
        <w:t>Configure the power saving parameters or Leaving Notification Indication</w:t>
      </w:r>
      <w:r w:rsidRPr="00656377">
        <w:rPr>
          <w:rFonts w:eastAsiaTheme="minorEastAsia"/>
          <w:lang w:eastAsia="zh-CN"/>
        </w:rPr>
        <w:t xml:space="preserve"> based on the</w:t>
      </w:r>
      <w:r>
        <w:rPr>
          <w:rFonts w:eastAsiaTheme="minorEastAsia"/>
          <w:lang w:eastAsia="zh-CN"/>
        </w:rPr>
        <w:t xml:space="preserve"> coverage information for the UE, indications from UE, information from the NWDAF (5GS only) and other information the MME/AMF may hold/have been provisioned with.</w:t>
      </w:r>
    </w:p>
    <w:p w14:paraId="3486904C" w14:textId="77777777" w:rsidR="00005621" w:rsidRDefault="00005621" w:rsidP="00005621">
      <w:pPr>
        <w:pStyle w:val="B1"/>
        <w:overflowPunct/>
        <w:autoSpaceDE/>
        <w:autoSpaceDN/>
        <w:adjustRightInd/>
        <w:textAlignment w:val="auto"/>
        <w:rPr>
          <w:ins w:id="41" w:author="Jaewoo Kim (LG Electronics)" w:date="2022-08-09T09:51:00Z"/>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14:paraId="0EC2B6E9" w14:textId="11B1985A" w:rsidR="00DE3F41" w:rsidRDefault="00DE3F41" w:rsidP="00005621">
      <w:pPr>
        <w:pStyle w:val="B1"/>
        <w:overflowPunct/>
        <w:autoSpaceDE/>
        <w:autoSpaceDN/>
        <w:adjustRightInd/>
        <w:textAlignment w:val="auto"/>
        <w:rPr>
          <w:rFonts w:eastAsiaTheme="minorEastAsia"/>
          <w:lang w:eastAsia="zh-CN"/>
        </w:rPr>
      </w:pPr>
      <w:ins w:id="42" w:author="Jaewoo Kim (LG Electronics)" w:date="2022-08-09T09:51:00Z">
        <w:r>
          <w:rPr>
            <w:rFonts w:eastAsiaTheme="minorEastAsia"/>
            <w:lang w:eastAsia="zh-CN"/>
          </w:rPr>
          <w:t>-</w:t>
        </w:r>
        <w:r>
          <w:rPr>
            <w:rFonts w:eastAsiaTheme="minorEastAsia"/>
            <w:lang w:eastAsia="zh-CN"/>
          </w:rPr>
          <w:tab/>
          <w:t>Send an ind</w:t>
        </w:r>
      </w:ins>
      <w:ins w:id="43" w:author="Jaewoo Kim (LG Electronics)" w:date="2022-08-09T10:30:00Z">
        <w:r w:rsidR="002E577E">
          <w:rPr>
            <w:rFonts w:eastAsiaTheme="minorEastAsia"/>
            <w:lang w:eastAsia="zh-CN"/>
          </w:rPr>
          <w:t>i</w:t>
        </w:r>
      </w:ins>
      <w:ins w:id="44" w:author="Jaewoo Kim (LG Electronics)" w:date="2022-08-09T09:51:00Z">
        <w:r>
          <w:rPr>
            <w:rFonts w:eastAsiaTheme="minorEastAsia"/>
            <w:lang w:eastAsia="zh-CN"/>
          </w:rPr>
          <w:t xml:space="preserve">cation to UE to enable NTN MO </w:t>
        </w:r>
        <w:proofErr w:type="spellStart"/>
        <w:r>
          <w:rPr>
            <w:rFonts w:eastAsiaTheme="minorEastAsia"/>
            <w:lang w:eastAsia="zh-CN"/>
          </w:rPr>
          <w:t>Backoff</w:t>
        </w:r>
        <w:proofErr w:type="spellEnd"/>
        <w:r>
          <w:rPr>
            <w:rFonts w:eastAsiaTheme="minorEastAsia"/>
            <w:lang w:eastAsia="zh-CN"/>
          </w:rPr>
          <w:t xml:space="preserve"> Mode with NTN MO </w:t>
        </w:r>
        <w:proofErr w:type="spellStart"/>
        <w:r>
          <w:rPr>
            <w:rFonts w:eastAsiaTheme="minorEastAsia"/>
            <w:lang w:eastAsia="zh-CN"/>
          </w:rPr>
          <w:t>Backoff</w:t>
        </w:r>
        <w:proofErr w:type="spellEnd"/>
        <w:r>
          <w:rPr>
            <w:rFonts w:eastAsiaTheme="minorEastAsia"/>
            <w:lang w:eastAsia="zh-CN"/>
          </w:rPr>
          <w:t xml:space="preserve"> time. (5GS only)</w:t>
        </w:r>
      </w:ins>
    </w:p>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C747F" w14:textId="77777777" w:rsidR="00C04FC3" w:rsidRDefault="00C04FC3">
      <w:r>
        <w:separator/>
      </w:r>
    </w:p>
    <w:p w14:paraId="12FDDD71" w14:textId="77777777" w:rsidR="00C04FC3" w:rsidRDefault="00C04FC3"/>
  </w:endnote>
  <w:endnote w:type="continuationSeparator" w:id="0">
    <w:p w14:paraId="16690951" w14:textId="77777777" w:rsidR="00C04FC3" w:rsidRDefault="00C04FC3">
      <w:r>
        <w:continuationSeparator/>
      </w:r>
    </w:p>
    <w:p w14:paraId="56972BC9" w14:textId="77777777" w:rsidR="00C04FC3" w:rsidRDefault="00C04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13F8C" w14:textId="77777777" w:rsidR="00C04FC3" w:rsidRDefault="00C04FC3">
      <w:r>
        <w:separator/>
      </w:r>
    </w:p>
    <w:p w14:paraId="176FA711" w14:textId="77777777" w:rsidR="00C04FC3" w:rsidRDefault="00C04FC3"/>
  </w:footnote>
  <w:footnote w:type="continuationSeparator" w:id="0">
    <w:p w14:paraId="23A81BB1" w14:textId="77777777" w:rsidR="00C04FC3" w:rsidRDefault="00C04FC3">
      <w:r>
        <w:continuationSeparator/>
      </w:r>
    </w:p>
    <w:p w14:paraId="033B1D16" w14:textId="77777777" w:rsidR="00C04FC3" w:rsidRDefault="00C04F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E2635">
      <w:rPr>
        <w:rFonts w:ascii="Arial" w:hAnsi="Arial" w:cs="Arial"/>
        <w:b/>
        <w:bCs/>
        <w:noProof/>
        <w:sz w:val="18"/>
        <w:lang w:val="fr-FR"/>
      </w:rPr>
      <w:t>2</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52F4"/>
    <w:rsid w:val="000E5A07"/>
    <w:rsid w:val="000E69B8"/>
    <w:rsid w:val="000E754A"/>
    <w:rsid w:val="000F3014"/>
    <w:rsid w:val="000F4103"/>
    <w:rsid w:val="000F4BFA"/>
    <w:rsid w:val="001002F6"/>
    <w:rsid w:val="00100498"/>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1957"/>
    <w:rsid w:val="001825F2"/>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32519"/>
    <w:rsid w:val="002367BF"/>
    <w:rsid w:val="00244851"/>
    <w:rsid w:val="00244A50"/>
    <w:rsid w:val="00245464"/>
    <w:rsid w:val="002468C3"/>
    <w:rsid w:val="00247FAC"/>
    <w:rsid w:val="00254C8A"/>
    <w:rsid w:val="002555E5"/>
    <w:rsid w:val="00255643"/>
    <w:rsid w:val="00255A68"/>
    <w:rsid w:val="00257E29"/>
    <w:rsid w:val="00260A6E"/>
    <w:rsid w:val="002645FB"/>
    <w:rsid w:val="00274180"/>
    <w:rsid w:val="0027444F"/>
    <w:rsid w:val="002757FD"/>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E0000"/>
    <w:rsid w:val="002E577E"/>
    <w:rsid w:val="002F02C4"/>
    <w:rsid w:val="002F0424"/>
    <w:rsid w:val="002F1FD7"/>
    <w:rsid w:val="002F285B"/>
    <w:rsid w:val="00301C9A"/>
    <w:rsid w:val="00310309"/>
    <w:rsid w:val="0031256D"/>
    <w:rsid w:val="00312D15"/>
    <w:rsid w:val="00315293"/>
    <w:rsid w:val="0031718C"/>
    <w:rsid w:val="00323EC2"/>
    <w:rsid w:val="003261F8"/>
    <w:rsid w:val="003266BD"/>
    <w:rsid w:val="00331EA8"/>
    <w:rsid w:val="00335BF6"/>
    <w:rsid w:val="003365DF"/>
    <w:rsid w:val="00343AAC"/>
    <w:rsid w:val="003449E3"/>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340D1"/>
    <w:rsid w:val="004378A7"/>
    <w:rsid w:val="00442C40"/>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23EC"/>
    <w:rsid w:val="004B29A0"/>
    <w:rsid w:val="004B32B7"/>
    <w:rsid w:val="004B504E"/>
    <w:rsid w:val="004B7381"/>
    <w:rsid w:val="004B76D3"/>
    <w:rsid w:val="004C3A4F"/>
    <w:rsid w:val="004C60EC"/>
    <w:rsid w:val="004C7CD4"/>
    <w:rsid w:val="004D6680"/>
    <w:rsid w:val="004E0093"/>
    <w:rsid w:val="004E2635"/>
    <w:rsid w:val="004E3DBE"/>
    <w:rsid w:val="004E68C9"/>
    <w:rsid w:val="004F04EC"/>
    <w:rsid w:val="004F29C3"/>
    <w:rsid w:val="004F3DA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5859"/>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C290B"/>
    <w:rsid w:val="005D1150"/>
    <w:rsid w:val="005D30A6"/>
    <w:rsid w:val="005D683E"/>
    <w:rsid w:val="005D717B"/>
    <w:rsid w:val="005D74E1"/>
    <w:rsid w:val="005F07D5"/>
    <w:rsid w:val="005F1ECA"/>
    <w:rsid w:val="005F2128"/>
    <w:rsid w:val="005F7200"/>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870B9"/>
    <w:rsid w:val="006A1DA7"/>
    <w:rsid w:val="006A2B6D"/>
    <w:rsid w:val="006A5323"/>
    <w:rsid w:val="006B1F3F"/>
    <w:rsid w:val="006B26BA"/>
    <w:rsid w:val="006B2CAA"/>
    <w:rsid w:val="006B484E"/>
    <w:rsid w:val="006B4DC0"/>
    <w:rsid w:val="006B7E8F"/>
    <w:rsid w:val="006C0840"/>
    <w:rsid w:val="006C4113"/>
    <w:rsid w:val="006D22E3"/>
    <w:rsid w:val="006D3102"/>
    <w:rsid w:val="006D6524"/>
    <w:rsid w:val="006E0788"/>
    <w:rsid w:val="006E76EF"/>
    <w:rsid w:val="006F668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628"/>
    <w:rsid w:val="00756AF3"/>
    <w:rsid w:val="00756DA0"/>
    <w:rsid w:val="00762949"/>
    <w:rsid w:val="007708BA"/>
    <w:rsid w:val="00770CCF"/>
    <w:rsid w:val="0077772B"/>
    <w:rsid w:val="007840C6"/>
    <w:rsid w:val="00792151"/>
    <w:rsid w:val="00793F5B"/>
    <w:rsid w:val="007A600E"/>
    <w:rsid w:val="007A77DD"/>
    <w:rsid w:val="007B033A"/>
    <w:rsid w:val="007B3660"/>
    <w:rsid w:val="007C0E76"/>
    <w:rsid w:val="007C6398"/>
    <w:rsid w:val="007C7052"/>
    <w:rsid w:val="007D1DE8"/>
    <w:rsid w:val="007D46F3"/>
    <w:rsid w:val="007E0B83"/>
    <w:rsid w:val="007E0C18"/>
    <w:rsid w:val="007E344B"/>
    <w:rsid w:val="007F25A6"/>
    <w:rsid w:val="007F3C5A"/>
    <w:rsid w:val="007F6832"/>
    <w:rsid w:val="00800EA4"/>
    <w:rsid w:val="00805047"/>
    <w:rsid w:val="00812A71"/>
    <w:rsid w:val="008160F7"/>
    <w:rsid w:val="008164D4"/>
    <w:rsid w:val="00816D66"/>
    <w:rsid w:val="00817A2A"/>
    <w:rsid w:val="00820182"/>
    <w:rsid w:val="00820534"/>
    <w:rsid w:val="00821029"/>
    <w:rsid w:val="0082223D"/>
    <w:rsid w:val="0082311B"/>
    <w:rsid w:val="00846A5A"/>
    <w:rsid w:val="00860DA7"/>
    <w:rsid w:val="00861FAB"/>
    <w:rsid w:val="0086244E"/>
    <w:rsid w:val="00862CFC"/>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3687"/>
    <w:rsid w:val="00920A5D"/>
    <w:rsid w:val="0092770F"/>
    <w:rsid w:val="00931AB2"/>
    <w:rsid w:val="0093551C"/>
    <w:rsid w:val="00941083"/>
    <w:rsid w:val="00943B25"/>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3510"/>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4AD7"/>
    <w:rsid w:val="00A1623B"/>
    <w:rsid w:val="00A222AE"/>
    <w:rsid w:val="00A257E1"/>
    <w:rsid w:val="00A33B1A"/>
    <w:rsid w:val="00A35BDD"/>
    <w:rsid w:val="00A37E39"/>
    <w:rsid w:val="00A40DFB"/>
    <w:rsid w:val="00A54F4F"/>
    <w:rsid w:val="00A5565E"/>
    <w:rsid w:val="00A6027A"/>
    <w:rsid w:val="00A6175B"/>
    <w:rsid w:val="00A62E79"/>
    <w:rsid w:val="00A71694"/>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4863"/>
    <w:rsid w:val="00BE4B72"/>
    <w:rsid w:val="00BE736A"/>
    <w:rsid w:val="00BF31F9"/>
    <w:rsid w:val="00BF411A"/>
    <w:rsid w:val="00C00533"/>
    <w:rsid w:val="00C0071C"/>
    <w:rsid w:val="00C024F0"/>
    <w:rsid w:val="00C02D52"/>
    <w:rsid w:val="00C033A9"/>
    <w:rsid w:val="00C042C7"/>
    <w:rsid w:val="00C04FC3"/>
    <w:rsid w:val="00C14D9E"/>
    <w:rsid w:val="00C16721"/>
    <w:rsid w:val="00C167D7"/>
    <w:rsid w:val="00C24E3F"/>
    <w:rsid w:val="00C268D9"/>
    <w:rsid w:val="00C27232"/>
    <w:rsid w:val="00C3071C"/>
    <w:rsid w:val="00C310FF"/>
    <w:rsid w:val="00C407E1"/>
    <w:rsid w:val="00C47345"/>
    <w:rsid w:val="00C4784C"/>
    <w:rsid w:val="00C5014D"/>
    <w:rsid w:val="00C531EF"/>
    <w:rsid w:val="00C56F18"/>
    <w:rsid w:val="00C65CC0"/>
    <w:rsid w:val="00C7653F"/>
    <w:rsid w:val="00C80493"/>
    <w:rsid w:val="00C826A4"/>
    <w:rsid w:val="00C829F8"/>
    <w:rsid w:val="00C85260"/>
    <w:rsid w:val="00C91A20"/>
    <w:rsid w:val="00C9464F"/>
    <w:rsid w:val="00C94FF5"/>
    <w:rsid w:val="00CA1155"/>
    <w:rsid w:val="00CA3961"/>
    <w:rsid w:val="00CB47AB"/>
    <w:rsid w:val="00CB66EB"/>
    <w:rsid w:val="00CB7DBA"/>
    <w:rsid w:val="00CC08D0"/>
    <w:rsid w:val="00CC09BC"/>
    <w:rsid w:val="00CD1729"/>
    <w:rsid w:val="00CD5594"/>
    <w:rsid w:val="00CD7338"/>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04A5"/>
    <w:rsid w:val="00D53AD0"/>
    <w:rsid w:val="00D55241"/>
    <w:rsid w:val="00D554CC"/>
    <w:rsid w:val="00D604B5"/>
    <w:rsid w:val="00D6455D"/>
    <w:rsid w:val="00D71DAE"/>
    <w:rsid w:val="00D72E09"/>
    <w:rsid w:val="00D764AC"/>
    <w:rsid w:val="00D7742B"/>
    <w:rsid w:val="00D84946"/>
    <w:rsid w:val="00D86767"/>
    <w:rsid w:val="00D90648"/>
    <w:rsid w:val="00DA0C3E"/>
    <w:rsid w:val="00DA7EE8"/>
    <w:rsid w:val="00DB030C"/>
    <w:rsid w:val="00DB168E"/>
    <w:rsid w:val="00DB3ACC"/>
    <w:rsid w:val="00DB4661"/>
    <w:rsid w:val="00DB481F"/>
    <w:rsid w:val="00DB66D9"/>
    <w:rsid w:val="00DC0BFF"/>
    <w:rsid w:val="00DC5E1F"/>
    <w:rsid w:val="00DC7BCE"/>
    <w:rsid w:val="00DE151E"/>
    <w:rsid w:val="00DE2311"/>
    <w:rsid w:val="00DE3F41"/>
    <w:rsid w:val="00DF0B23"/>
    <w:rsid w:val="00DF2545"/>
    <w:rsid w:val="00DF7D65"/>
    <w:rsid w:val="00E02808"/>
    <w:rsid w:val="00E04FEE"/>
    <w:rsid w:val="00E101FB"/>
    <w:rsid w:val="00E1601F"/>
    <w:rsid w:val="00E2084B"/>
    <w:rsid w:val="00E279AB"/>
    <w:rsid w:val="00E44AC4"/>
    <w:rsid w:val="00E513E5"/>
    <w:rsid w:val="00E517B7"/>
    <w:rsid w:val="00E52503"/>
    <w:rsid w:val="00E54966"/>
    <w:rsid w:val="00E61180"/>
    <w:rsid w:val="00E6378F"/>
    <w:rsid w:val="00E76FF0"/>
    <w:rsid w:val="00E770AD"/>
    <w:rsid w:val="00E80953"/>
    <w:rsid w:val="00E8168D"/>
    <w:rsid w:val="00E8351C"/>
    <w:rsid w:val="00E8413C"/>
    <w:rsid w:val="00E8548D"/>
    <w:rsid w:val="00E87E63"/>
    <w:rsid w:val="00E96111"/>
    <w:rsid w:val="00E97056"/>
    <w:rsid w:val="00EA4797"/>
    <w:rsid w:val="00EA7DBE"/>
    <w:rsid w:val="00EB140A"/>
    <w:rsid w:val="00EB1FE5"/>
    <w:rsid w:val="00EB5FCD"/>
    <w:rsid w:val="00EB6A71"/>
    <w:rsid w:val="00EB6FD0"/>
    <w:rsid w:val="00EC3E1E"/>
    <w:rsid w:val="00EC5E33"/>
    <w:rsid w:val="00ED1001"/>
    <w:rsid w:val="00ED6CDD"/>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A309F"/>
    <w:rsid w:val="00FA5004"/>
    <w:rsid w:val="00FA6551"/>
    <w:rsid w:val="00FA7220"/>
    <w:rsid w:val="00FB14A5"/>
    <w:rsid w:val="00FB1C00"/>
    <w:rsid w:val="00FB51F5"/>
    <w:rsid w:val="00FC18AC"/>
    <w:rsid w:val="00FC50E8"/>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B0A72-3612-4CB4-AB28-59852344D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1920</Words>
  <Characters>10950</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r01</cp:lastModifiedBy>
  <cp:revision>9</cp:revision>
  <cp:lastPrinted>2003-09-26T02:29:00Z</cp:lastPrinted>
  <dcterms:created xsi:type="dcterms:W3CDTF">2022-08-09T09:25:00Z</dcterms:created>
  <dcterms:modified xsi:type="dcterms:W3CDTF">2022-08-10T08:17:00Z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